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p14">
  <w:body>
    <w:p w:rsidR="00731171" w:rsidP="3243F0D9" w:rsidRDefault="008D6C55" w14:paraId="26A71423" w14:textId="77777777">
      <w:pPr>
        <w:ind w:left="720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0AF774A5" wp14:editId="524298FC">
            <wp:simplePos x="0" y="0"/>
            <wp:positionH relativeFrom="column">
              <wp:posOffset>-554705</wp:posOffset>
            </wp:positionH>
            <wp:positionV relativeFrom="paragraph">
              <wp:posOffset>-1102995</wp:posOffset>
            </wp:positionV>
            <wp:extent cx="7556938" cy="106808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938" cy="10680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1171" w:rsidP="3243F0D9" w:rsidRDefault="00731171" w14:paraId="72BC543C" w14:textId="77777777">
      <w:pPr>
        <w:ind w:left="720"/>
      </w:pPr>
    </w:p>
    <w:p w:rsidR="00735528" w:rsidP="3243F0D9" w:rsidRDefault="0022108C" w14:paraId="3DF8739D" w14:textId="77777777">
      <w:pPr>
        <w:ind w:left="72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F3E5FB" wp14:editId="2ACABC08">
                <wp:simplePos x="0" y="0"/>
                <wp:positionH relativeFrom="column">
                  <wp:posOffset>283845</wp:posOffset>
                </wp:positionH>
                <wp:positionV relativeFrom="paragraph">
                  <wp:posOffset>3261359</wp:posOffset>
                </wp:positionV>
                <wp:extent cx="5886450" cy="30956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6450" cy="3095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2108C" w:rsidP="0022108C" w:rsidRDefault="00802614" w14:paraId="21F3E86B" w14:textId="0FC7D8B3">
                            <w:pPr>
                              <w:pStyle w:val="WhiteTitle"/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>Inspection &amp; testing</w:t>
                            </w:r>
                            <w:r w:rsidR="00982E5C">
                              <w:rPr>
                                <w:color w:val="404040" w:themeColor="text1" w:themeTint="BF"/>
                                <w:sz w:val="46"/>
                                <w:szCs w:val="46"/>
                              </w:rPr>
                              <w:t xml:space="preserve"> – Outcome 1</w:t>
                            </w:r>
                          </w:p>
                          <w:p w:rsidRPr="0057124E" w:rsidR="007039D0" w:rsidP="0022108C" w:rsidRDefault="00802614" w14:paraId="252809F8" w14:textId="78D69EE6">
                            <w:pPr>
                              <w:pStyle w:val="WhiteTitle"/>
                              <w:rPr>
                                <w:color w:val="404040" w:themeColor="text1" w:themeTint="B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404040" w:themeColor="text1" w:themeTint="BF"/>
                                <w:sz w:val="32"/>
                                <w:szCs w:val="32"/>
                              </w:rPr>
                              <w:t>Inspection &amp; testing</w:t>
                            </w:r>
                            <w:r w:rsidR="00C71BCC">
                              <w:rPr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 multiple choice </w:t>
                            </w:r>
                            <w:r w:rsidR="00C06003">
                              <w:rPr>
                                <w:color w:val="404040" w:themeColor="text1" w:themeTint="BF"/>
                                <w:sz w:val="32"/>
                                <w:szCs w:val="32"/>
                              </w:rPr>
                              <w:t>tutorial</w:t>
                            </w:r>
                            <w:r w:rsidR="004942C5">
                              <w:rPr>
                                <w:color w:val="404040" w:themeColor="text1" w:themeTint="BF"/>
                                <w:sz w:val="32"/>
                                <w:szCs w:val="32"/>
                              </w:rPr>
                              <w:t xml:space="preserve"> answers</w:t>
                            </w:r>
                          </w:p>
                          <w:p w:rsidRPr="007039D0" w:rsidR="0022108C" w:rsidP="0022108C" w:rsidRDefault="007039D0" w14:paraId="0C13324F" w14:textId="77777777">
                            <w:pPr>
                              <w:pStyle w:val="WhiteTitle"/>
                              <w:rPr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 w:rsidRPr="007039D0">
                              <w:rPr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</w:rPr>
                              <w:t xml:space="preserve">Choose only </w:t>
                            </w:r>
                            <w:r w:rsidRPr="007039D0">
                              <w:rPr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  <w:u w:val="single"/>
                              </w:rPr>
                              <w:t>one</w:t>
                            </w:r>
                            <w:r w:rsidRPr="007039D0">
                              <w:rPr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</w:rPr>
                              <w:t xml:space="preserve"> answer</w:t>
                            </w:r>
                            <w:r w:rsidRPr="007039D0" w:rsidR="0022108C">
                              <w:rPr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Pr="00414663" w:rsidR="009E5C99" w:rsidP="0022108C" w:rsidRDefault="009E5C99" w14:paraId="0C11588D" w14:textId="66115981">
                            <w:pPr>
                              <w:pStyle w:val="WhiteTitle"/>
                              <w:rPr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5FF3E5FB">
                <v:stroke joinstyle="miter"/>
                <v:path gradientshapeok="t" o:connecttype="rect"/>
              </v:shapetype>
              <v:shape id="Text Box 2" style="position:absolute;margin-left:22.35pt;margin-top:256.8pt;width:463.5pt;height:24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">
                <v:textbox>
                  <w:txbxContent>
                    <w:p w:rsidR="0022108C" w:rsidP="0022108C" w:rsidRDefault="00802614" w14:paraId="21F3E86B" w14:textId="0FC7D8B3">
                      <w:pPr>
                        <w:pStyle w:val="WhiteTitle"/>
                        <w:rPr>
                          <w:color w:val="404040" w:themeColor="text1" w:themeTint="BF"/>
                          <w:sz w:val="46"/>
                          <w:szCs w:val="46"/>
                        </w:rPr>
                      </w:pPr>
                      <w:r>
                        <w:rPr>
                          <w:color w:val="404040" w:themeColor="text1" w:themeTint="BF"/>
                          <w:sz w:val="46"/>
                          <w:szCs w:val="46"/>
                        </w:rPr>
                        <w:t>Inspection &amp; testing</w:t>
                      </w:r>
                      <w:r w:rsidR="00982E5C">
                        <w:rPr>
                          <w:color w:val="404040" w:themeColor="text1" w:themeTint="BF"/>
                          <w:sz w:val="46"/>
                          <w:szCs w:val="46"/>
                        </w:rPr>
                        <w:t xml:space="preserve"> – Outcome 1</w:t>
                      </w:r>
                    </w:p>
                    <w:p w:rsidRPr="0057124E" w:rsidR="007039D0" w:rsidP="0022108C" w:rsidRDefault="00802614" w14:paraId="252809F8" w14:textId="78D69EE6">
                      <w:pPr>
                        <w:pStyle w:val="WhiteTitle"/>
                        <w:rPr>
                          <w:color w:val="404040" w:themeColor="text1" w:themeTint="BF"/>
                          <w:sz w:val="32"/>
                          <w:szCs w:val="32"/>
                        </w:rPr>
                      </w:pPr>
                      <w:r>
                        <w:rPr>
                          <w:color w:val="404040" w:themeColor="text1" w:themeTint="BF"/>
                          <w:sz w:val="32"/>
                          <w:szCs w:val="32"/>
                        </w:rPr>
                        <w:t>Inspection &amp; testing</w:t>
                      </w:r>
                      <w:r w:rsidR="00C71BCC">
                        <w:rPr>
                          <w:color w:val="404040" w:themeColor="text1" w:themeTint="BF"/>
                          <w:sz w:val="32"/>
                          <w:szCs w:val="32"/>
                        </w:rPr>
                        <w:t xml:space="preserve"> multiple choice </w:t>
                      </w:r>
                      <w:r w:rsidR="00C06003">
                        <w:rPr>
                          <w:color w:val="404040" w:themeColor="text1" w:themeTint="BF"/>
                          <w:sz w:val="32"/>
                          <w:szCs w:val="32"/>
                        </w:rPr>
                        <w:t>tutorial</w:t>
                      </w:r>
                      <w:r w:rsidR="004942C5">
                        <w:rPr>
                          <w:color w:val="404040" w:themeColor="text1" w:themeTint="BF"/>
                          <w:sz w:val="32"/>
                          <w:szCs w:val="32"/>
                        </w:rPr>
                        <w:t xml:space="preserve"> answers</w:t>
                      </w:r>
                    </w:p>
                    <w:p w:rsidRPr="007039D0" w:rsidR="0022108C" w:rsidP="0022108C" w:rsidRDefault="007039D0" w14:paraId="0C13324F" w14:textId="77777777">
                      <w:pPr>
                        <w:pStyle w:val="WhiteTitle"/>
                        <w:rPr>
                          <w:i/>
                          <w:iCs/>
                          <w:color w:val="404040" w:themeColor="text1" w:themeTint="BF"/>
                          <w:sz w:val="28"/>
                          <w:szCs w:val="28"/>
                        </w:rPr>
                      </w:pPr>
                      <w:r w:rsidRPr="007039D0">
                        <w:rPr>
                          <w:i/>
                          <w:iCs/>
                          <w:color w:val="404040" w:themeColor="text1" w:themeTint="BF"/>
                          <w:sz w:val="28"/>
                          <w:szCs w:val="28"/>
                        </w:rPr>
                        <w:t xml:space="preserve">Choose only </w:t>
                      </w:r>
                      <w:r w:rsidRPr="007039D0">
                        <w:rPr>
                          <w:i/>
                          <w:iCs/>
                          <w:color w:val="404040" w:themeColor="text1" w:themeTint="BF"/>
                          <w:sz w:val="28"/>
                          <w:szCs w:val="28"/>
                          <w:u w:val="single"/>
                        </w:rPr>
                        <w:t>one</w:t>
                      </w:r>
                      <w:r w:rsidRPr="007039D0">
                        <w:rPr>
                          <w:i/>
                          <w:iCs/>
                          <w:color w:val="404040" w:themeColor="text1" w:themeTint="BF"/>
                          <w:sz w:val="28"/>
                          <w:szCs w:val="28"/>
                        </w:rPr>
                        <w:t xml:space="preserve"> answer</w:t>
                      </w:r>
                      <w:r w:rsidRPr="007039D0" w:rsidR="0022108C">
                        <w:rPr>
                          <w:i/>
                          <w:iCs/>
                          <w:color w:val="404040" w:themeColor="text1" w:themeTint="BF"/>
                          <w:sz w:val="28"/>
                          <w:szCs w:val="28"/>
                        </w:rPr>
                        <w:t xml:space="preserve"> </w:t>
                      </w:r>
                    </w:p>
                    <w:p w:rsidRPr="00414663" w:rsidR="009E5C99" w:rsidP="0022108C" w:rsidRDefault="009E5C99" w14:paraId="0C11588D" w14:textId="66115981">
                      <w:pPr>
                        <w:pStyle w:val="WhiteTitle"/>
                        <w:rPr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1171">
        <w:br w:type="page"/>
      </w:r>
    </w:p>
    <w:p w:rsidR="00332612" w:rsidP="3243F0D9" w:rsidRDefault="00332612" w14:paraId="1A0DDC16" w14:textId="77777777">
      <w:pPr>
        <w:ind w:left="720"/>
        <w:rPr>
          <w:rFonts w:ascii="Arial" w:hAnsi="Arial" w:cs="Arial"/>
        </w:rPr>
      </w:pPr>
    </w:p>
    <w:p w:rsidRPr="007A45D4" w:rsidR="000F3B56" w:rsidP="3243F0D9" w:rsidRDefault="000F3B56" w14:paraId="02E99536" w14:textId="417C3296">
      <w:pPr>
        <w:ind w:left="720"/>
        <w:rPr>
          <w:rFonts w:ascii="Arial" w:hAnsi="Arial" w:cs="Arial"/>
        </w:rPr>
      </w:pPr>
      <w:r w:rsidRPr="3243F0D9" w:rsidR="000F3B56">
        <w:rPr>
          <w:rFonts w:ascii="Arial" w:hAnsi="Arial" w:cs="Arial"/>
        </w:rPr>
        <w:t xml:space="preserve">Q1) </w:t>
      </w:r>
      <w:r w:rsidRPr="3243F0D9" w:rsidR="000842E2">
        <w:rPr>
          <w:rFonts w:ascii="Arial" w:hAnsi="Arial" w:cs="Arial"/>
        </w:rPr>
        <w:t>W</w:t>
      </w:r>
      <w:r w:rsidRPr="3243F0D9" w:rsidR="000F3B56">
        <w:rPr>
          <w:rFonts w:ascii="Arial" w:hAnsi="Arial" w:cs="Arial"/>
        </w:rPr>
        <w:t>hat is the definition of an earth fault</w:t>
      </w:r>
      <w:r w:rsidRPr="3243F0D9" w:rsidR="000F3B56">
        <w:rPr>
          <w:rFonts w:ascii="Arial" w:hAnsi="Arial" w:cs="Arial"/>
        </w:rPr>
        <w:t>?</w:t>
      </w:r>
    </w:p>
    <w:p w:rsidRPr="00332612" w:rsidR="000F3B56" w:rsidP="3243F0D9" w:rsidRDefault="000F3B56" w14:paraId="560DE0ED" w14:textId="77777777">
      <w:pPr>
        <w:ind w:left="720"/>
        <w:rPr>
          <w:rFonts w:ascii="Arial" w:hAnsi="Arial" w:cs="Arial"/>
        </w:rPr>
      </w:pPr>
    </w:p>
    <w:p w:rsidRPr="00332612" w:rsidR="000F3B56" w:rsidP="00332612" w:rsidRDefault="000F3B56" w14:paraId="6D7AD9A9" w14:textId="08B9F1A5">
      <w:pPr>
        <w:pStyle w:val="ListParagraph"/>
        <w:numPr>
          <w:ilvl w:val="0"/>
          <w:numId w:val="26"/>
        </w:numPr>
      </w:pPr>
      <w:r w:rsidRPr="00332612">
        <w:t>Two live conductors touch.</w:t>
      </w:r>
    </w:p>
    <w:p w:rsidRPr="0037121E" w:rsidR="000F3B56" w:rsidP="000F3B56" w:rsidRDefault="000F3B56" w14:paraId="1CFD1904" w14:textId="77777777">
      <w:pPr>
        <w:pStyle w:val="ListParagraph"/>
        <w:numPr>
          <w:ilvl w:val="0"/>
          <w:numId w:val="26"/>
        </w:numPr>
      </w:pPr>
      <w:r w:rsidRPr="0037121E">
        <w:t>Two earth conductors are accidently connected.</w:t>
      </w:r>
    </w:p>
    <w:p w:rsidRPr="007F3B20" w:rsidR="000F3B56" w:rsidP="000F3B56" w:rsidRDefault="000F3B56" w14:paraId="34B5623B" w14:textId="49C0BE89">
      <w:pPr>
        <w:pStyle w:val="ListParagraph"/>
        <w:numPr>
          <w:ilvl w:val="0"/>
          <w:numId w:val="26"/>
        </w:numPr>
      </w:pPr>
      <w:r w:rsidRPr="0037121E">
        <w:t xml:space="preserve">The earth cable bonded to </w:t>
      </w:r>
      <w:r w:rsidR="000842E2">
        <w:t>the equipment</w:t>
      </w:r>
      <w:r w:rsidRPr="0037121E">
        <w:t xml:space="preserve"> casing is disconnected.</w:t>
      </w:r>
    </w:p>
    <w:p w:rsidR="000F3B56" w:rsidP="000F3B56" w:rsidRDefault="000F3B56" w14:paraId="2D86389E" w14:textId="219A26B6">
      <w:pPr>
        <w:pStyle w:val="ListParagraph"/>
        <w:numPr>
          <w:ilvl w:val="0"/>
          <w:numId w:val="26"/>
        </w:numPr>
      </w:pPr>
      <w:r w:rsidRPr="004942C5">
        <w:rPr>
          <w:highlight w:val="cyan"/>
        </w:rPr>
        <w:t>When electrical current finds an unintentional flow path to earth</w:t>
      </w:r>
      <w:r w:rsidR="000842E2">
        <w:t>.</w:t>
      </w:r>
    </w:p>
    <w:p w:rsidR="000842E2" w:rsidP="3243F0D9" w:rsidRDefault="000842E2" w14:paraId="4B9BFED3" w14:textId="77777777">
      <w:pPr>
        <w:ind w:left="720"/>
      </w:pPr>
    </w:p>
    <w:p w:rsidRPr="007A45D4" w:rsidR="000842E2" w:rsidP="3243F0D9" w:rsidRDefault="005741B5" w14:paraId="0932F064" w14:textId="676D5B0A">
      <w:pPr>
        <w:ind w:left="720"/>
        <w:rPr>
          <w:rFonts w:ascii="Arial" w:hAnsi="Arial" w:cs="Arial"/>
        </w:rPr>
      </w:pPr>
      <w:r w:rsidRPr="3243F0D9" w:rsidR="005741B5">
        <w:rPr>
          <w:rFonts w:ascii="Arial" w:hAnsi="Arial" w:cs="Arial"/>
        </w:rPr>
        <w:t>b</w:t>
      </w:r>
      <w:r w:rsidRPr="3243F0D9" w:rsidR="000842E2">
        <w:rPr>
          <w:rFonts w:ascii="Arial" w:hAnsi="Arial" w:cs="Arial"/>
        </w:rPr>
        <w:t>) W</w:t>
      </w:r>
      <w:r w:rsidRPr="3243F0D9" w:rsidR="000842E2">
        <w:rPr>
          <w:rFonts w:ascii="Arial" w:hAnsi="Arial" w:cs="Arial"/>
        </w:rPr>
        <w:t xml:space="preserve">hat is the definition of a </w:t>
      </w:r>
      <w:r w:rsidRPr="3243F0D9" w:rsidR="000842E2">
        <w:rPr>
          <w:rFonts w:ascii="Arial" w:hAnsi="Arial" w:cs="Arial"/>
        </w:rPr>
        <w:t>short</w:t>
      </w:r>
      <w:r w:rsidRPr="3243F0D9" w:rsidR="000842E2">
        <w:rPr>
          <w:rFonts w:ascii="Arial" w:hAnsi="Arial" w:cs="Arial"/>
        </w:rPr>
        <w:t xml:space="preserve"> </w:t>
      </w:r>
      <w:r w:rsidRPr="3243F0D9" w:rsidR="000842E2">
        <w:rPr>
          <w:rFonts w:ascii="Arial" w:hAnsi="Arial" w:cs="Arial"/>
        </w:rPr>
        <w:t>circuit fault?</w:t>
      </w:r>
    </w:p>
    <w:p w:rsidRPr="00332612" w:rsidR="000842E2" w:rsidP="3243F0D9" w:rsidRDefault="000842E2" w14:paraId="023CE461" w14:textId="77777777">
      <w:pPr>
        <w:ind w:left="720"/>
        <w:rPr>
          <w:rFonts w:ascii="Arial" w:hAnsi="Arial" w:cs="Arial"/>
        </w:rPr>
      </w:pPr>
    </w:p>
    <w:p w:rsidRPr="004942C5" w:rsidR="000842E2" w:rsidP="000842E2" w:rsidRDefault="000842E2" w14:paraId="75120B9E" w14:textId="77777777">
      <w:pPr>
        <w:pStyle w:val="ListParagraph"/>
        <w:numPr>
          <w:ilvl w:val="0"/>
          <w:numId w:val="46"/>
        </w:numPr>
        <w:rPr>
          <w:highlight w:val="cyan"/>
        </w:rPr>
      </w:pPr>
      <w:r w:rsidRPr="004942C5">
        <w:rPr>
          <w:highlight w:val="cyan"/>
        </w:rPr>
        <w:t>Two live conductors touch.</w:t>
      </w:r>
    </w:p>
    <w:p w:rsidRPr="0037121E" w:rsidR="000842E2" w:rsidP="000842E2" w:rsidRDefault="000842E2" w14:paraId="505496F3" w14:textId="77777777">
      <w:pPr>
        <w:pStyle w:val="ListParagraph"/>
        <w:numPr>
          <w:ilvl w:val="0"/>
          <w:numId w:val="46"/>
        </w:numPr>
      </w:pPr>
      <w:r w:rsidRPr="0037121E">
        <w:t>Two earth conductors are accidently connected.</w:t>
      </w:r>
    </w:p>
    <w:p w:rsidRPr="007F3B20" w:rsidR="000842E2" w:rsidP="000842E2" w:rsidRDefault="000842E2" w14:paraId="05ADF1E3" w14:textId="77777777">
      <w:pPr>
        <w:pStyle w:val="ListParagraph"/>
        <w:numPr>
          <w:ilvl w:val="0"/>
          <w:numId w:val="46"/>
        </w:numPr>
      </w:pPr>
      <w:r w:rsidRPr="0037121E">
        <w:t xml:space="preserve">The earth cable bonded to </w:t>
      </w:r>
      <w:r>
        <w:t>the equipment</w:t>
      </w:r>
      <w:r w:rsidRPr="0037121E">
        <w:t xml:space="preserve"> casing is disconnected.</w:t>
      </w:r>
    </w:p>
    <w:p w:rsidR="000842E2" w:rsidP="000842E2" w:rsidRDefault="000842E2" w14:paraId="3A9B918E" w14:textId="254961CE">
      <w:pPr>
        <w:pStyle w:val="ListParagraph"/>
        <w:numPr>
          <w:ilvl w:val="0"/>
          <w:numId w:val="46"/>
        </w:numPr>
      </w:pPr>
      <w:r w:rsidRPr="00EE3387">
        <w:t>When electrical current finds an unintentional flow path to earth</w:t>
      </w:r>
      <w:r w:rsidR="00D80E82">
        <w:t>.</w:t>
      </w:r>
    </w:p>
    <w:p w:rsidR="000842E2" w:rsidP="3243F0D9" w:rsidRDefault="000842E2" w14:paraId="5AD06EAE" w14:textId="77777777">
      <w:pPr>
        <w:ind w:left="720"/>
      </w:pPr>
    </w:p>
    <w:p w:rsidRPr="007A45D4" w:rsidR="000842E2" w:rsidP="3243F0D9" w:rsidRDefault="005741B5" w14:paraId="4F4A848B" w14:textId="2BCA347E">
      <w:pPr>
        <w:ind w:left="720"/>
        <w:rPr>
          <w:rFonts w:ascii="Arial" w:hAnsi="Arial" w:cs="Arial"/>
        </w:rPr>
      </w:pPr>
      <w:r w:rsidRPr="3243F0D9" w:rsidR="005741B5">
        <w:rPr>
          <w:rFonts w:ascii="Arial" w:hAnsi="Arial" w:cs="Arial"/>
        </w:rPr>
        <w:t>c</w:t>
      </w:r>
      <w:r w:rsidRPr="3243F0D9" w:rsidR="000842E2">
        <w:rPr>
          <w:rFonts w:ascii="Arial" w:hAnsi="Arial" w:cs="Arial"/>
        </w:rPr>
        <w:t>) W</w:t>
      </w:r>
      <w:r w:rsidRPr="3243F0D9" w:rsidR="000842E2">
        <w:rPr>
          <w:rFonts w:ascii="Arial" w:hAnsi="Arial" w:cs="Arial"/>
        </w:rPr>
        <w:t>hat is the definition of a</w:t>
      </w:r>
      <w:r w:rsidRPr="3243F0D9" w:rsidR="000842E2">
        <w:rPr>
          <w:rFonts w:ascii="Arial" w:hAnsi="Arial" w:cs="Arial"/>
        </w:rPr>
        <w:t>n open</w:t>
      </w:r>
      <w:r w:rsidRPr="3243F0D9" w:rsidR="000842E2">
        <w:rPr>
          <w:rFonts w:ascii="Arial" w:hAnsi="Arial" w:cs="Arial"/>
        </w:rPr>
        <w:t xml:space="preserve"> </w:t>
      </w:r>
      <w:r w:rsidRPr="3243F0D9" w:rsidR="000842E2">
        <w:rPr>
          <w:rFonts w:ascii="Arial" w:hAnsi="Arial" w:cs="Arial"/>
        </w:rPr>
        <w:t>circuit fault?</w:t>
      </w:r>
    </w:p>
    <w:p w:rsidRPr="00332612" w:rsidR="000842E2" w:rsidP="3243F0D9" w:rsidRDefault="000842E2" w14:paraId="78CB9C7D" w14:textId="77777777">
      <w:pPr>
        <w:ind w:left="720"/>
        <w:rPr>
          <w:rFonts w:ascii="Arial" w:hAnsi="Arial" w:cs="Arial"/>
        </w:rPr>
      </w:pPr>
    </w:p>
    <w:p w:rsidRPr="00332612" w:rsidR="000842E2" w:rsidP="000842E2" w:rsidRDefault="000842E2" w14:paraId="363F5901" w14:textId="77777777">
      <w:pPr>
        <w:pStyle w:val="ListParagraph"/>
        <w:numPr>
          <w:ilvl w:val="0"/>
          <w:numId w:val="47"/>
        </w:numPr>
      </w:pPr>
      <w:r w:rsidRPr="00332612">
        <w:t>Two live conductors touch.</w:t>
      </w:r>
    </w:p>
    <w:p w:rsidRPr="0037121E" w:rsidR="000842E2" w:rsidP="000842E2" w:rsidRDefault="000842E2" w14:paraId="37463CED" w14:textId="77777777">
      <w:pPr>
        <w:pStyle w:val="ListParagraph"/>
        <w:numPr>
          <w:ilvl w:val="0"/>
          <w:numId w:val="47"/>
        </w:numPr>
      </w:pPr>
      <w:r w:rsidRPr="0037121E">
        <w:t>Two earth conductors are accidently connected.</w:t>
      </w:r>
    </w:p>
    <w:p w:rsidRPr="007F3B20" w:rsidR="000842E2" w:rsidP="000842E2" w:rsidRDefault="000842E2" w14:paraId="1C9C2777" w14:textId="103C6359">
      <w:pPr>
        <w:pStyle w:val="ListParagraph"/>
        <w:numPr>
          <w:ilvl w:val="0"/>
          <w:numId w:val="47"/>
        </w:numPr>
      </w:pPr>
      <w:r w:rsidRPr="0037121E">
        <w:t xml:space="preserve">The earth cable bonded to </w:t>
      </w:r>
      <w:r>
        <w:t>the equipment</w:t>
      </w:r>
      <w:r w:rsidRPr="0037121E">
        <w:t xml:space="preserve"> casing is disconnected.</w:t>
      </w:r>
    </w:p>
    <w:p w:rsidRPr="004942C5" w:rsidR="005741B5" w:rsidP="005741B5" w:rsidRDefault="000842E2" w14:paraId="499ABA7C" w14:textId="5B054F1A">
      <w:pPr>
        <w:pStyle w:val="ListParagraph"/>
        <w:numPr>
          <w:ilvl w:val="0"/>
          <w:numId w:val="47"/>
        </w:numPr>
        <w:rPr>
          <w:highlight w:val="cyan"/>
        </w:rPr>
      </w:pPr>
      <w:r w:rsidRPr="004942C5">
        <w:rPr>
          <w:highlight w:val="cyan"/>
        </w:rPr>
        <w:t>When there is a physical break or disconnection in the circui</w:t>
      </w:r>
      <w:r w:rsidRPr="004942C5" w:rsidR="005741B5">
        <w:rPr>
          <w:highlight w:val="cyan"/>
        </w:rPr>
        <w:t>t.</w:t>
      </w:r>
    </w:p>
    <w:p w:rsidR="005741B5" w:rsidP="3243F0D9" w:rsidRDefault="005741B5" w14:paraId="42E50B16" w14:textId="77777777">
      <w:pPr>
        <w:ind w:left="720"/>
      </w:pPr>
    </w:p>
    <w:p w:rsidR="00A4024D" w:rsidP="3243F0D9" w:rsidRDefault="00A4024D" w14:paraId="0DECE74A" w14:textId="38A269CF">
      <w:pPr>
        <w:ind w:left="720"/>
        <w:rPr>
          <w:rFonts w:ascii="Arial" w:hAnsi="Arial" w:cs="Arial"/>
        </w:rPr>
      </w:pPr>
    </w:p>
    <w:p w:rsidR="00B35C72" w:rsidP="3243F0D9" w:rsidRDefault="00B35C72" w14:paraId="31A65660" w14:textId="77777777">
      <w:pPr>
        <w:ind w:left="720"/>
        <w:rPr>
          <w:rFonts w:ascii="Arial" w:hAnsi="Arial" w:cs="Arial"/>
        </w:rPr>
      </w:pPr>
    </w:p>
    <w:p w:rsidR="00B35C72" w:rsidP="3243F0D9" w:rsidRDefault="00B35C72" w14:paraId="7303C507" w14:textId="77777777">
      <w:pPr>
        <w:ind w:left="720"/>
        <w:rPr>
          <w:rFonts w:ascii="Arial" w:hAnsi="Arial" w:cs="Arial"/>
        </w:rPr>
      </w:pPr>
    </w:p>
    <w:p w:rsidR="00B35C72" w:rsidP="3243F0D9" w:rsidRDefault="00B35C72" w14:paraId="15028AB1" w14:textId="77777777">
      <w:pPr>
        <w:ind w:left="720"/>
        <w:rPr>
          <w:rFonts w:ascii="Arial" w:hAnsi="Arial" w:cs="Arial"/>
        </w:rPr>
      </w:pPr>
    </w:p>
    <w:p w:rsidR="00B35C72" w:rsidP="3243F0D9" w:rsidRDefault="00B35C72" w14:paraId="1F4DB824" w14:textId="77777777">
      <w:pPr>
        <w:ind w:left="720"/>
        <w:rPr>
          <w:rFonts w:ascii="Arial" w:hAnsi="Arial" w:cs="Arial"/>
        </w:rPr>
      </w:pPr>
    </w:p>
    <w:p w:rsidR="00B35C72" w:rsidP="3243F0D9" w:rsidRDefault="00B35C72" w14:paraId="5EC5F660" w14:textId="77777777">
      <w:pPr>
        <w:ind w:left="720"/>
        <w:rPr>
          <w:rFonts w:ascii="Arial" w:hAnsi="Arial" w:cs="Arial"/>
        </w:rPr>
      </w:pPr>
    </w:p>
    <w:p w:rsidR="00B35C72" w:rsidP="3243F0D9" w:rsidRDefault="00B35C72" w14:paraId="1AC19BFB" w14:textId="77777777">
      <w:pPr>
        <w:ind w:left="720"/>
        <w:rPr>
          <w:rFonts w:ascii="Arial" w:hAnsi="Arial" w:cs="Arial"/>
        </w:rPr>
      </w:pPr>
    </w:p>
    <w:p w:rsidR="00B35C72" w:rsidP="3243F0D9" w:rsidRDefault="00B35C72" w14:paraId="0C17D88D" w14:textId="77777777">
      <w:pPr>
        <w:ind w:left="720"/>
        <w:rPr>
          <w:rFonts w:ascii="Arial" w:hAnsi="Arial" w:cs="Arial"/>
        </w:rPr>
      </w:pPr>
    </w:p>
    <w:p w:rsidR="00B35C72" w:rsidP="3243F0D9" w:rsidRDefault="00B35C72" w14:paraId="3DA9FA3C" w14:textId="77777777">
      <w:pPr>
        <w:ind w:left="720"/>
      </w:pPr>
    </w:p>
    <w:p w:rsidR="005741B5" w:rsidP="3243F0D9" w:rsidRDefault="005741B5" w14:paraId="6E1EB7C3" w14:textId="77777777">
      <w:pPr>
        <w:ind w:left="720"/>
      </w:pPr>
    </w:p>
    <w:p w:rsidR="005741B5" w:rsidP="3243F0D9" w:rsidRDefault="005741B5" w14:paraId="6528D463" w14:textId="77777777">
      <w:pPr>
        <w:ind w:left="720"/>
      </w:pPr>
    </w:p>
    <w:p w:rsidR="005741B5" w:rsidP="3243F0D9" w:rsidRDefault="005741B5" w14:paraId="4F0B88E5" w14:textId="77777777">
      <w:pPr>
        <w:ind w:left="720"/>
      </w:pPr>
    </w:p>
    <w:p w:rsidR="005741B5" w:rsidP="3243F0D9" w:rsidRDefault="005741B5" w14:paraId="062B158A" w14:textId="77777777">
      <w:pPr>
        <w:ind w:left="720"/>
      </w:pPr>
    </w:p>
    <w:p w:rsidR="005741B5" w:rsidP="3243F0D9" w:rsidRDefault="005741B5" w14:paraId="1E232F9D" w14:textId="77777777">
      <w:pPr>
        <w:ind w:left="720"/>
      </w:pPr>
    </w:p>
    <w:p w:rsidR="00EB124B" w:rsidP="3243F0D9" w:rsidRDefault="00EB124B" w14:paraId="1C7DA201" w14:textId="77777777">
      <w:pPr>
        <w:ind w:left="720"/>
        <w:rPr>
          <w:rFonts w:ascii="Arial" w:hAnsi="Arial" w:cs="Arial"/>
        </w:rPr>
      </w:pPr>
    </w:p>
    <w:p w:rsidR="00332612" w:rsidP="3243F0D9" w:rsidRDefault="000842E2" w14:paraId="049397D9" w14:textId="3981508A">
      <w:pPr>
        <w:ind w:left="720"/>
      </w:pPr>
      <w:r w:rsidRPr="3243F0D9" w:rsidR="000842E2">
        <w:rPr>
          <w:rFonts w:ascii="Arial" w:hAnsi="Arial" w:cs="Arial"/>
        </w:rPr>
        <w:t xml:space="preserve">Q2) </w:t>
      </w:r>
      <w:r w:rsidRPr="3243F0D9" w:rsidR="00332612">
        <w:rPr>
          <w:rFonts w:ascii="Arial" w:hAnsi="Arial" w:cs="Arial"/>
        </w:rPr>
        <w:t xml:space="preserve">What </w:t>
      </w:r>
      <w:r w:rsidRPr="3243F0D9" w:rsidR="00CF3125">
        <w:rPr>
          <w:rFonts w:ascii="Arial" w:hAnsi="Arial" w:cs="Arial"/>
        </w:rPr>
        <w:t>is the electrical fault in the diagram below</w:t>
      </w:r>
      <w:r w:rsidRPr="3243F0D9" w:rsidR="00332612">
        <w:rPr>
          <w:rFonts w:ascii="Arial" w:hAnsi="Arial" w:cs="Arial"/>
        </w:rPr>
        <w:t>?</w:t>
      </w:r>
    </w:p>
    <w:p w:rsidR="000F3B56" w:rsidP="3243F0D9" w:rsidRDefault="000F3B56" w14:paraId="1136CE4F" w14:textId="77777777">
      <w:pPr>
        <w:ind w:left="720"/>
        <w:jc w:val="both"/>
        <w:rPr>
          <w:rFonts w:ascii="Arial" w:hAnsi="Arial" w:cs="Arial"/>
        </w:rPr>
      </w:pPr>
    </w:p>
    <w:p w:rsidR="00A4024D" w:rsidP="3243F0D9" w:rsidRDefault="00A4024D" w14:paraId="5FC700A5" w14:textId="77777777">
      <w:pPr>
        <w:ind w:left="720"/>
      </w:pPr>
    </w:p>
    <w:p w:rsidR="00766831" w:rsidP="3243F0D9" w:rsidRDefault="00A4024D" w14:paraId="3D4B090B" w14:textId="39FBC76D">
      <w:pPr>
        <w:ind w:left="720"/>
        <w:rPr>
          <w:rFonts w:ascii="Arial" w:hAnsi="Arial" w:cs="Arial"/>
        </w:rPr>
      </w:pPr>
      <w:r w:rsidRPr="00A4024D">
        <w:rPr>
          <w:rFonts w:ascii="Arial" w:hAnsi="Arial" w:cs="Arial"/>
          <w:noProof/>
        </w:rPr>
        <w:drawing>
          <wp:inline distT="0" distB="0" distL="0" distR="0" wp14:anchorId="0B1E7425" wp14:editId="617C594F">
            <wp:extent cx="2286000" cy="1587260"/>
            <wp:effectExtent l="0" t="0" r="0" b="0"/>
            <wp:docPr id="334410416" name="Picture 334410416" descr="A diagram of a light bulb and a lightbulb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90E6095-9422-46A9-8E44-C6510239D1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410416" name="Picture 334410416" descr="A diagram of a light bulb and a lightbulb&#10;&#10;Description automatically generated">
                      <a:extLst>
                        <a:ext uri="{FF2B5EF4-FFF2-40B4-BE49-F238E27FC236}">
                          <a16:creationId xmlns:a16="http://schemas.microsoft.com/office/drawing/2014/main" id="{490E6095-9422-46A9-8E44-C6510239D18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b="20647"/>
                    <a:stretch/>
                  </pic:blipFill>
                  <pic:spPr bwMode="auto">
                    <a:xfrm>
                      <a:off x="0" y="0"/>
                      <a:ext cx="2286000" cy="1587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2612" w:rsidP="3243F0D9" w:rsidRDefault="00332612" w14:paraId="292437B4" w14:textId="77777777">
      <w:pPr>
        <w:ind w:left="720"/>
        <w:rPr>
          <w:rFonts w:ascii="Arial" w:hAnsi="Arial" w:cs="Arial"/>
        </w:rPr>
      </w:pPr>
    </w:p>
    <w:p w:rsidR="00CF3125" w:rsidP="3243F0D9" w:rsidRDefault="00CF3125" w14:paraId="027919E1" w14:textId="77777777">
      <w:pPr>
        <w:ind w:left="720"/>
        <w:rPr>
          <w:rFonts w:ascii="Arial" w:hAnsi="Arial" w:cs="Arial"/>
        </w:rPr>
      </w:pPr>
    </w:p>
    <w:p w:rsidRPr="004942C5" w:rsidR="00CF3125" w:rsidP="00CF3125" w:rsidRDefault="00CF3125" w14:paraId="1220AE65" w14:textId="231D7423">
      <w:pPr>
        <w:pStyle w:val="ListParagraph"/>
        <w:numPr>
          <w:ilvl w:val="0"/>
          <w:numId w:val="48"/>
        </w:numPr>
        <w:rPr>
          <w:highlight w:val="cyan"/>
        </w:rPr>
      </w:pPr>
      <w:r w:rsidRPr="004942C5">
        <w:rPr>
          <w:highlight w:val="cyan"/>
        </w:rPr>
        <w:t>Short circuit.</w:t>
      </w:r>
    </w:p>
    <w:p w:rsidRPr="0037121E" w:rsidR="00CF3125" w:rsidP="00CF3125" w:rsidRDefault="00CF3125" w14:paraId="0ACF1C6E" w14:textId="546DA948">
      <w:pPr>
        <w:pStyle w:val="ListParagraph"/>
        <w:numPr>
          <w:ilvl w:val="0"/>
          <w:numId w:val="48"/>
        </w:numPr>
      </w:pPr>
      <w:r>
        <w:t>Open circuit.</w:t>
      </w:r>
    </w:p>
    <w:p w:rsidRPr="007F3B20" w:rsidR="00CF3125" w:rsidP="00CF3125" w:rsidRDefault="00CF3125" w14:paraId="4682633B" w14:textId="6398A6FA">
      <w:pPr>
        <w:pStyle w:val="ListParagraph"/>
        <w:numPr>
          <w:ilvl w:val="0"/>
          <w:numId w:val="48"/>
        </w:numPr>
      </w:pPr>
      <w:r>
        <w:t>Earth fault</w:t>
      </w:r>
    </w:p>
    <w:p w:rsidR="00CF3125" w:rsidP="00CF3125" w:rsidRDefault="00CF3125" w14:paraId="13259BEA" w14:textId="07F24F08">
      <w:pPr>
        <w:pStyle w:val="ListParagraph"/>
        <w:numPr>
          <w:ilvl w:val="0"/>
          <w:numId w:val="48"/>
        </w:numPr>
      </w:pPr>
      <w:r>
        <w:t>There is no fault.</w:t>
      </w:r>
    </w:p>
    <w:p w:rsidR="005741B5" w:rsidP="3243F0D9" w:rsidRDefault="005741B5" w14:paraId="39211A77" w14:textId="77777777">
      <w:pPr>
        <w:ind w:left="720"/>
        <w:rPr>
          <w:rFonts w:ascii="Arial" w:hAnsi="Arial" w:cs="Arial"/>
        </w:rPr>
      </w:pPr>
    </w:p>
    <w:p w:rsidR="00A4024D" w:rsidP="3243F0D9" w:rsidRDefault="00A4024D" w14:paraId="127D8A60" w14:textId="77777777">
      <w:pPr>
        <w:ind w:left="720"/>
        <w:rPr>
          <w:rFonts w:ascii="Arial" w:hAnsi="Arial" w:cs="Arial"/>
        </w:rPr>
      </w:pPr>
    </w:p>
    <w:p w:rsidR="005741B5" w:rsidP="3243F0D9" w:rsidRDefault="005741B5" w14:paraId="361C0D2B" w14:textId="13C1826B">
      <w:pPr>
        <w:ind w:left="720"/>
        <w:rPr>
          <w:rFonts w:ascii="Arial" w:hAnsi="Arial" w:cs="Arial"/>
        </w:rPr>
      </w:pPr>
      <w:r w:rsidRPr="3243F0D9" w:rsidR="005741B5">
        <w:rPr>
          <w:rFonts w:ascii="Arial" w:hAnsi="Arial" w:cs="Arial"/>
        </w:rPr>
        <w:t xml:space="preserve">b) </w:t>
      </w:r>
      <w:r w:rsidRPr="3243F0D9" w:rsidR="00CF3125">
        <w:rPr>
          <w:rFonts w:ascii="Arial" w:hAnsi="Arial" w:cs="Arial"/>
        </w:rPr>
        <w:t>What is the electrical fault in the diagram below</w:t>
      </w:r>
      <w:r w:rsidRPr="3243F0D9" w:rsidR="00CF3125">
        <w:rPr>
          <w:rFonts w:ascii="Arial" w:hAnsi="Arial" w:cs="Arial"/>
        </w:rPr>
        <w:t>?</w:t>
      </w:r>
    </w:p>
    <w:p w:rsidR="00CF3125" w:rsidP="3243F0D9" w:rsidRDefault="00CF3125" w14:paraId="21D1122E" w14:textId="77777777">
      <w:pPr>
        <w:ind w:left="720"/>
        <w:rPr>
          <w:rFonts w:ascii="Arial" w:hAnsi="Arial" w:cs="Arial"/>
        </w:rPr>
      </w:pPr>
    </w:p>
    <w:p w:rsidR="00CF3125" w:rsidP="3243F0D9" w:rsidRDefault="00CF3125" w14:paraId="156A10DF" w14:textId="77777777">
      <w:pPr>
        <w:ind w:left="720"/>
        <w:rPr>
          <w:rFonts w:ascii="Arial" w:hAnsi="Arial" w:cs="Arial"/>
        </w:rPr>
      </w:pPr>
    </w:p>
    <w:p w:rsidR="00A4024D" w:rsidP="3243F0D9" w:rsidRDefault="00A4024D" w14:paraId="252C8966" w14:textId="55649165">
      <w:pPr>
        <w:ind w:left="720"/>
      </w:pPr>
      <w:r w:rsidR="00A4024D">
        <w:drawing>
          <wp:inline wp14:editId="1D526E66" wp14:anchorId="0CA0A9BC">
            <wp:extent cx="2180226" cy="1500830"/>
            <wp:effectExtent l="0" t="0" r="0" b="4445"/>
            <wp:docPr id="3" name="Picture 2" descr="A light bulb and electrical circui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/>
                  </pic:nvPicPr>
                  <pic:blipFill>
                    <a:blip r:embed="R370af68cb8d84c1c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554AC198-5259-4A3F-8F16-45AAD1BE0721}"/>
                        </a:ext>
                      </a:extLst>
                    </a:blip>
                    <a:srcRect l="50944" b="16357"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180226" cy="150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3125" w:rsidP="3243F0D9" w:rsidRDefault="00CF3125" w14:paraId="670AF420" w14:textId="77777777">
      <w:pPr>
        <w:ind w:left="720"/>
      </w:pPr>
    </w:p>
    <w:p w:rsidRPr="00332612" w:rsidR="00CF3125" w:rsidP="00CF3125" w:rsidRDefault="00CF3125" w14:paraId="59AA4879" w14:textId="0B39E7BE">
      <w:pPr>
        <w:pStyle w:val="ListParagraph"/>
        <w:numPr>
          <w:ilvl w:val="0"/>
          <w:numId w:val="55"/>
        </w:numPr>
      </w:pPr>
      <w:r>
        <w:t>Short circuit.</w:t>
      </w:r>
    </w:p>
    <w:p w:rsidRPr="004942C5" w:rsidR="00CF3125" w:rsidP="00CF3125" w:rsidRDefault="00CF3125" w14:paraId="74AB2943" w14:textId="77777777">
      <w:pPr>
        <w:pStyle w:val="ListParagraph"/>
        <w:numPr>
          <w:ilvl w:val="0"/>
          <w:numId w:val="55"/>
        </w:numPr>
        <w:rPr>
          <w:highlight w:val="cyan"/>
        </w:rPr>
      </w:pPr>
      <w:r w:rsidRPr="004942C5">
        <w:rPr>
          <w:highlight w:val="cyan"/>
        </w:rPr>
        <w:t>Open circuit.</w:t>
      </w:r>
    </w:p>
    <w:p w:rsidRPr="007F3B20" w:rsidR="00CF3125" w:rsidP="00CF3125" w:rsidRDefault="00CF3125" w14:paraId="655AF157" w14:textId="77777777">
      <w:pPr>
        <w:pStyle w:val="ListParagraph"/>
        <w:numPr>
          <w:ilvl w:val="0"/>
          <w:numId w:val="55"/>
        </w:numPr>
      </w:pPr>
      <w:r>
        <w:t>Earth fault</w:t>
      </w:r>
    </w:p>
    <w:p w:rsidR="00CF3125" w:rsidP="00CF3125" w:rsidRDefault="00CF3125" w14:paraId="6CE97623" w14:textId="77777777">
      <w:pPr>
        <w:pStyle w:val="ListParagraph"/>
        <w:numPr>
          <w:ilvl w:val="0"/>
          <w:numId w:val="55"/>
        </w:numPr>
      </w:pPr>
      <w:r>
        <w:t>There is no fault.</w:t>
      </w:r>
    </w:p>
    <w:p w:rsidR="00332612" w:rsidP="3243F0D9" w:rsidRDefault="00332612" w14:paraId="157F054B" w14:textId="53660D42">
      <w:pPr>
        <w:ind w:left="720"/>
        <w:rPr>
          <w:rFonts w:ascii="Arial" w:hAnsi="Arial" w:cs="Arial"/>
        </w:rPr>
      </w:pPr>
    </w:p>
    <w:p w:rsidR="00CF3125" w:rsidP="3243F0D9" w:rsidRDefault="00CF3125" w14:paraId="493F9260" w14:textId="77777777">
      <w:pPr>
        <w:ind w:left="720"/>
        <w:rPr>
          <w:rFonts w:ascii="Arial" w:hAnsi="Arial" w:cs="Arial"/>
        </w:rPr>
      </w:pPr>
    </w:p>
    <w:p w:rsidR="00D80E82" w:rsidP="3243F0D9" w:rsidRDefault="00D80E82" w14:paraId="12129D6B" w14:textId="77777777">
      <w:pPr>
        <w:ind w:left="720"/>
        <w:rPr>
          <w:rFonts w:ascii="Arial" w:hAnsi="Arial" w:cs="Arial"/>
        </w:rPr>
      </w:pPr>
    </w:p>
    <w:p w:rsidR="00D80E82" w:rsidP="3243F0D9" w:rsidRDefault="00D80E82" w14:paraId="4A88728A" w14:textId="77777777">
      <w:pPr>
        <w:ind w:left="720"/>
      </w:pPr>
    </w:p>
    <w:p w:rsidR="00B35C72" w:rsidP="005E1DF5" w:rsidRDefault="00B35C72" w14:paraId="415877F6" w14:textId="4C9415A9">
      <w:pPr>
        <w:pStyle w:val="ListParagraph"/>
        <w:numPr>
          <w:ilvl w:val="0"/>
          <w:numId w:val="59"/>
        </w:numPr>
        <w:rPr>
          <w:iCs/>
        </w:rPr>
      </w:pPr>
      <w:r w:rsidRPr="005E1DF5">
        <w:t>What is the electrical fault in the diagram below</w:t>
      </w:r>
      <w:r w:rsidRPr="005E1DF5">
        <w:rPr>
          <w:iCs/>
        </w:rPr>
        <w:t>?</w:t>
      </w:r>
    </w:p>
    <w:p w:rsidRPr="005E1DF5" w:rsidR="005E1DF5" w:rsidP="3243F0D9" w:rsidRDefault="005E1DF5" w14:paraId="4723E10B" w14:textId="77777777">
      <w:pPr>
        <w:ind w:left="720"/>
      </w:pPr>
    </w:p>
    <w:p w:rsidRPr="005E1DF5" w:rsidR="005E1DF5" w:rsidP="3243F0D9" w:rsidRDefault="005E1DF5" w14:paraId="14E287DE" w14:textId="579CFACB">
      <w:pPr>
        <w:pStyle w:val="ListParagraph"/>
        <w:ind w:left="1440"/>
      </w:pPr>
      <w:r w:rsidR="005E1DF5">
        <w:drawing>
          <wp:inline wp14:editId="5BC63390" wp14:anchorId="3C4E15A3">
            <wp:extent cx="2662122" cy="1871932"/>
            <wp:effectExtent l="0" t="0" r="5080" b="0"/>
            <wp:docPr id="1267815441" name="Picture 1267815441" descr="A light bulb and electrical circui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267815441"/>
                    <pic:cNvPicPr/>
                  </pic:nvPicPr>
                  <pic:blipFill>
                    <a:blip r:embed="R1225a6847c42431b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554AC198-5259-4A3F-8F16-45AAD1BE0721}"/>
                        </a:ext>
                      </a:extLst>
                    </a:blip>
                    <a:srcRect r="49057" b="11274"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662122" cy="1871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332612" w:rsidR="005E1DF5" w:rsidP="005E1DF5" w:rsidRDefault="005E1DF5" w14:paraId="74718650" w14:textId="77777777">
      <w:pPr>
        <w:pStyle w:val="ListParagraph"/>
        <w:numPr>
          <w:ilvl w:val="0"/>
          <w:numId w:val="57"/>
        </w:numPr>
      </w:pPr>
      <w:r>
        <w:t>Short circuit.</w:t>
      </w:r>
    </w:p>
    <w:p w:rsidRPr="0037121E" w:rsidR="005E1DF5" w:rsidP="005E1DF5" w:rsidRDefault="005E1DF5" w14:paraId="423A9F20" w14:textId="77777777">
      <w:pPr>
        <w:pStyle w:val="ListParagraph"/>
        <w:numPr>
          <w:ilvl w:val="0"/>
          <w:numId w:val="57"/>
        </w:numPr>
      </w:pPr>
      <w:r>
        <w:t>Open circuit.</w:t>
      </w:r>
    </w:p>
    <w:p w:rsidRPr="007F3B20" w:rsidR="005E1DF5" w:rsidP="005E1DF5" w:rsidRDefault="005E1DF5" w14:paraId="5DF77666" w14:textId="77777777">
      <w:pPr>
        <w:pStyle w:val="ListParagraph"/>
        <w:numPr>
          <w:ilvl w:val="0"/>
          <w:numId w:val="57"/>
        </w:numPr>
      </w:pPr>
      <w:r>
        <w:t>Earth fault</w:t>
      </w:r>
    </w:p>
    <w:p w:rsidRPr="004942C5" w:rsidR="005E1DF5" w:rsidP="005E1DF5" w:rsidRDefault="005E1DF5" w14:paraId="798616D8" w14:textId="77777777">
      <w:pPr>
        <w:pStyle w:val="ListParagraph"/>
        <w:numPr>
          <w:ilvl w:val="0"/>
          <w:numId w:val="57"/>
        </w:numPr>
        <w:rPr>
          <w:highlight w:val="cyan"/>
        </w:rPr>
      </w:pPr>
      <w:r w:rsidRPr="004942C5">
        <w:rPr>
          <w:highlight w:val="cyan"/>
        </w:rPr>
        <w:t>There is no fault.</w:t>
      </w:r>
    </w:p>
    <w:p w:rsidR="005E1DF5" w:rsidP="3243F0D9" w:rsidRDefault="005E1DF5" w14:paraId="3EE1D000" w14:textId="77777777">
      <w:pPr>
        <w:ind w:left="720"/>
        <w:rPr>
          <w:rFonts w:ascii="Arial" w:hAnsi="Arial" w:cs="Arial"/>
        </w:rPr>
      </w:pPr>
    </w:p>
    <w:p w:rsidR="005E1DF5" w:rsidP="3243F0D9" w:rsidRDefault="005E1DF5" w14:paraId="2F1837BC" w14:textId="2D80BD10">
      <w:pPr>
        <w:ind w:left="720"/>
      </w:pPr>
      <w:r w:rsidRPr="3243F0D9" w:rsidR="005E1DF5">
        <w:rPr>
          <w:rFonts w:ascii="Arial" w:hAnsi="Arial" w:cs="Arial"/>
        </w:rPr>
        <w:t xml:space="preserve">d) What part of the circuit diagram below </w:t>
      </w:r>
      <w:r w:rsidRPr="3243F0D9" w:rsidR="005E1DF5">
        <w:rPr>
          <w:rFonts w:ascii="Arial" w:hAnsi="Arial" w:cs="Arial"/>
        </w:rPr>
        <w:t>represents</w:t>
      </w:r>
      <w:r w:rsidRPr="3243F0D9" w:rsidR="005E1DF5">
        <w:rPr>
          <w:rFonts w:ascii="Arial" w:hAnsi="Arial" w:cs="Arial"/>
        </w:rPr>
        <w:t xml:space="preserve"> an earth </w:t>
      </w:r>
      <w:r w:rsidRPr="3243F0D9" w:rsidR="005E1DF5">
        <w:rPr>
          <w:rFonts w:ascii="Arial" w:hAnsi="Arial" w:cs="Arial"/>
        </w:rPr>
        <w:t>fault?</w:t>
      </w:r>
    </w:p>
    <w:p w:rsidR="005E1DF5" w:rsidP="3243F0D9" w:rsidRDefault="005E1DF5" w14:paraId="4F1EF4C6" w14:textId="77777777">
      <w:pPr>
        <w:ind w:left="720"/>
        <w:jc w:val="both"/>
        <w:rPr>
          <w:rFonts w:ascii="Arial" w:hAnsi="Arial" w:cs="Arial"/>
        </w:rPr>
      </w:pPr>
    </w:p>
    <w:p w:rsidR="005E1DF5" w:rsidP="3243F0D9" w:rsidRDefault="005E1DF5" w14:paraId="71A122B9" w14:textId="77777777">
      <w:pPr>
        <w:ind w:left="720"/>
      </w:pPr>
      <w:r w:rsidR="005E1DF5">
        <w:drawing>
          <wp:inline wp14:editId="6BBB6DDC" wp14:anchorId="343A9DF7">
            <wp:extent cx="2748831" cy="1781130"/>
            <wp:effectExtent l="0" t="0" r="0" b="0"/>
            <wp:docPr id="1941963741" name="Picture 1" descr="A diagram of a circui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/>
                  </pic:nvPicPr>
                  <pic:blipFill>
                    <a:blip r:embed="R9b27a9476f15481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748831" cy="178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DF5" w:rsidP="3243F0D9" w:rsidRDefault="005E1DF5" w14:paraId="4DBE0865" w14:textId="77777777">
      <w:pPr>
        <w:ind w:left="720"/>
      </w:pPr>
    </w:p>
    <w:p w:rsidRPr="00332612" w:rsidR="005E1DF5" w:rsidP="005E1DF5" w:rsidRDefault="00D80E82" w14:paraId="0E54E7D5" w14:textId="40EBF4CC">
      <w:pPr>
        <w:pStyle w:val="ListParagraph"/>
        <w:numPr>
          <w:ilvl w:val="0"/>
          <w:numId w:val="56"/>
        </w:numPr>
      </w:pPr>
      <w:r>
        <w:t>a</w:t>
      </w:r>
    </w:p>
    <w:p w:rsidRPr="004942C5" w:rsidR="005E1DF5" w:rsidP="005E1DF5" w:rsidRDefault="00D80E82" w14:paraId="6A4E8163" w14:textId="0551131A">
      <w:pPr>
        <w:pStyle w:val="ListParagraph"/>
        <w:numPr>
          <w:ilvl w:val="0"/>
          <w:numId w:val="56"/>
        </w:numPr>
        <w:rPr>
          <w:highlight w:val="cyan"/>
        </w:rPr>
      </w:pPr>
      <w:r w:rsidRPr="004942C5">
        <w:rPr>
          <w:highlight w:val="cyan"/>
        </w:rPr>
        <w:t>b</w:t>
      </w:r>
    </w:p>
    <w:p w:rsidRPr="007F3B20" w:rsidR="005E1DF5" w:rsidP="005E1DF5" w:rsidRDefault="00D80E82" w14:paraId="60C696D8" w14:textId="29AC981E">
      <w:pPr>
        <w:pStyle w:val="ListParagraph"/>
        <w:numPr>
          <w:ilvl w:val="0"/>
          <w:numId w:val="56"/>
        </w:numPr>
      </w:pPr>
      <w:r>
        <w:t>c</w:t>
      </w:r>
    </w:p>
    <w:p w:rsidR="005E1DF5" w:rsidP="005E1DF5" w:rsidRDefault="00D80E82" w14:paraId="3D95BB2E" w14:textId="79442FD9">
      <w:pPr>
        <w:pStyle w:val="ListParagraph"/>
        <w:numPr>
          <w:ilvl w:val="0"/>
          <w:numId w:val="56"/>
        </w:numPr>
      </w:pPr>
      <w:r>
        <w:t>None of the above.</w:t>
      </w:r>
    </w:p>
    <w:p w:rsidR="005E1DF5" w:rsidP="3243F0D9" w:rsidRDefault="005E1DF5" w14:paraId="277878DB" w14:textId="77777777">
      <w:pPr>
        <w:pStyle w:val="ListParagraph"/>
        <w:ind w:left="1440"/>
      </w:pPr>
    </w:p>
    <w:p w:rsidR="00C77456" w:rsidP="3243F0D9" w:rsidRDefault="00C77456" w14:paraId="516716EA" w14:textId="57C9ED69">
      <w:pPr>
        <w:ind w:left="720"/>
        <w:rPr>
          <w:rFonts w:ascii="Arial" w:hAnsi="Arial" w:cs="Arial"/>
        </w:rPr>
      </w:pPr>
    </w:p>
    <w:p w:rsidR="00D80E82" w:rsidP="3243F0D9" w:rsidRDefault="00D80E82" w14:paraId="583E5DB6" w14:textId="77777777">
      <w:pPr>
        <w:ind w:left="720"/>
        <w:rPr>
          <w:rFonts w:ascii="Arial" w:hAnsi="Arial" w:cs="Arial"/>
        </w:rPr>
      </w:pPr>
    </w:p>
    <w:p w:rsidR="002257E8" w:rsidP="3243F0D9" w:rsidRDefault="002257E8" w14:paraId="4B701A60" w14:textId="3C0E8942">
      <w:pPr>
        <w:ind w:left="720"/>
        <w:rPr>
          <w:noProof/>
        </w:rPr>
      </w:pPr>
    </w:p>
    <w:p w:rsidRPr="007A45D4" w:rsidR="005D764B" w:rsidP="3243F0D9" w:rsidRDefault="005D764B" w14:paraId="0621496F" w14:textId="309B4296">
      <w:pPr>
        <w:ind w:left="720"/>
        <w:rPr>
          <w:rFonts w:ascii="Arial" w:hAnsi="Arial" w:cs="Arial"/>
        </w:rPr>
      </w:pPr>
      <w:r w:rsidRPr="3243F0D9" w:rsidR="005D764B">
        <w:rPr>
          <w:rFonts w:ascii="Arial" w:hAnsi="Arial" w:cs="Arial"/>
        </w:rPr>
        <w:t>Q3) W</w:t>
      </w:r>
      <w:r w:rsidRPr="3243F0D9" w:rsidR="005D764B">
        <w:rPr>
          <w:rFonts w:ascii="Arial" w:hAnsi="Arial" w:cs="Arial"/>
        </w:rPr>
        <w:t xml:space="preserve">hat is the </w:t>
      </w:r>
      <w:r w:rsidRPr="3243F0D9" w:rsidR="005D764B">
        <w:rPr>
          <w:rFonts w:ascii="Arial" w:hAnsi="Arial" w:cs="Arial"/>
        </w:rPr>
        <w:t>consequence</w:t>
      </w:r>
      <w:r w:rsidRPr="3243F0D9" w:rsidR="005D764B">
        <w:rPr>
          <w:rFonts w:ascii="Arial" w:hAnsi="Arial" w:cs="Arial"/>
        </w:rPr>
        <w:t xml:space="preserve"> of an earth fault</w:t>
      </w:r>
      <w:r w:rsidRPr="3243F0D9" w:rsidR="005D764B">
        <w:rPr>
          <w:rFonts w:ascii="Arial" w:hAnsi="Arial" w:cs="Arial"/>
        </w:rPr>
        <w:t>?</w:t>
      </w:r>
    </w:p>
    <w:p w:rsidRPr="00332612" w:rsidR="005D764B" w:rsidP="3243F0D9" w:rsidRDefault="005D764B" w14:paraId="460AD52E" w14:textId="77777777">
      <w:pPr>
        <w:ind w:left="720"/>
        <w:rPr>
          <w:rFonts w:ascii="Arial" w:hAnsi="Arial" w:cs="Arial"/>
        </w:rPr>
      </w:pPr>
    </w:p>
    <w:p w:rsidRPr="00332612" w:rsidR="00D80E82" w:rsidP="00D80E82" w:rsidRDefault="00D80E82" w14:paraId="1EA30AEE" w14:textId="77777777">
      <w:pPr>
        <w:pStyle w:val="ListParagraph"/>
        <w:numPr>
          <w:ilvl w:val="0"/>
          <w:numId w:val="51"/>
        </w:numPr>
      </w:pPr>
      <w:r>
        <w:t>Live conductors touch, which bypasses the load and creates a very low resistance path. This results in a very high current which melts cable conductors &amp; insulation.</w:t>
      </w:r>
    </w:p>
    <w:p w:rsidRPr="0037121E" w:rsidR="005D764B" w:rsidP="00802614" w:rsidRDefault="005D764B" w14:paraId="4935AB08" w14:textId="38729491">
      <w:pPr>
        <w:pStyle w:val="ListParagraph"/>
        <w:numPr>
          <w:ilvl w:val="0"/>
          <w:numId w:val="51"/>
        </w:numPr>
      </w:pPr>
      <w:r w:rsidRPr="0037121E">
        <w:t>T</w:t>
      </w:r>
      <w:r w:rsidR="00802614">
        <w:t>here is no consequence.</w:t>
      </w:r>
    </w:p>
    <w:p w:rsidRPr="007F3B20" w:rsidR="005D764B" w:rsidP="00802614" w:rsidRDefault="005D764B" w14:paraId="2AEF2A66" w14:textId="77777777">
      <w:pPr>
        <w:pStyle w:val="ListParagraph"/>
        <w:numPr>
          <w:ilvl w:val="0"/>
          <w:numId w:val="51"/>
        </w:numPr>
      </w:pPr>
      <w:r w:rsidRPr="0037121E">
        <w:t xml:space="preserve">The earth cable bonded to </w:t>
      </w:r>
      <w:r>
        <w:t>the equipment</w:t>
      </w:r>
      <w:r w:rsidRPr="0037121E">
        <w:t xml:space="preserve"> casing is disconnected.</w:t>
      </w:r>
    </w:p>
    <w:p w:rsidRPr="004942C5" w:rsidR="00D80E82" w:rsidP="00D80E82" w:rsidRDefault="005D764B" w14:paraId="0513F45F" w14:textId="4EE4333F">
      <w:pPr>
        <w:pStyle w:val="ListParagraph"/>
        <w:numPr>
          <w:ilvl w:val="0"/>
          <w:numId w:val="51"/>
        </w:numPr>
        <w:rPr>
          <w:highlight w:val="cyan"/>
        </w:rPr>
      </w:pPr>
      <w:r w:rsidRPr="004942C5">
        <w:rPr>
          <w:highlight w:val="cyan"/>
        </w:rPr>
        <w:t>Electrical current flows via an unintentional flow path to earth</w:t>
      </w:r>
      <w:r w:rsidRPr="004942C5" w:rsidR="00D80E82">
        <w:rPr>
          <w:highlight w:val="cyan"/>
        </w:rPr>
        <w:t xml:space="preserve"> then the RCD trips</w:t>
      </w:r>
    </w:p>
    <w:p w:rsidR="00802614" w:rsidP="3243F0D9" w:rsidRDefault="00802614" w14:paraId="67E6793E" w14:textId="77777777">
      <w:pPr>
        <w:ind w:left="720"/>
        <w:rPr>
          <w:rFonts w:ascii="Arial" w:hAnsi="Arial" w:cs="Arial"/>
        </w:rPr>
      </w:pPr>
    </w:p>
    <w:p w:rsidRPr="007A45D4" w:rsidR="005D764B" w:rsidP="3243F0D9" w:rsidRDefault="005D764B" w14:paraId="4E15AAAE" w14:textId="5699DE00">
      <w:pPr>
        <w:ind w:left="720"/>
        <w:rPr>
          <w:rFonts w:ascii="Arial" w:hAnsi="Arial" w:cs="Arial"/>
        </w:rPr>
      </w:pPr>
      <w:r w:rsidRPr="3243F0D9" w:rsidR="005D764B">
        <w:rPr>
          <w:rFonts w:ascii="Arial" w:hAnsi="Arial" w:cs="Arial"/>
        </w:rPr>
        <w:t xml:space="preserve">b) </w:t>
      </w:r>
      <w:r w:rsidRPr="3243F0D9" w:rsidR="00802614">
        <w:rPr>
          <w:rFonts w:ascii="Arial" w:hAnsi="Arial" w:cs="Arial"/>
        </w:rPr>
        <w:t>W</w:t>
      </w:r>
      <w:r w:rsidRPr="3243F0D9" w:rsidR="00802614">
        <w:rPr>
          <w:rFonts w:ascii="Arial" w:hAnsi="Arial" w:cs="Arial"/>
        </w:rPr>
        <w:t xml:space="preserve">hat is the </w:t>
      </w:r>
      <w:r w:rsidRPr="3243F0D9" w:rsidR="00802614">
        <w:rPr>
          <w:rFonts w:ascii="Arial" w:hAnsi="Arial" w:cs="Arial"/>
        </w:rPr>
        <w:t>consequence</w:t>
      </w:r>
      <w:r w:rsidRPr="3243F0D9" w:rsidR="00802614">
        <w:rPr>
          <w:rFonts w:ascii="Arial" w:hAnsi="Arial" w:cs="Arial"/>
        </w:rPr>
        <w:t xml:space="preserve"> </w:t>
      </w:r>
      <w:r w:rsidRPr="3243F0D9" w:rsidR="005D764B">
        <w:rPr>
          <w:rFonts w:ascii="Arial" w:hAnsi="Arial" w:cs="Arial"/>
        </w:rPr>
        <w:t xml:space="preserve">of a </w:t>
      </w:r>
      <w:r w:rsidRPr="3243F0D9" w:rsidR="005D764B">
        <w:rPr>
          <w:rFonts w:ascii="Arial" w:hAnsi="Arial" w:cs="Arial"/>
        </w:rPr>
        <w:t>short</w:t>
      </w:r>
      <w:r w:rsidRPr="3243F0D9" w:rsidR="005D764B">
        <w:rPr>
          <w:rFonts w:ascii="Arial" w:hAnsi="Arial" w:cs="Arial"/>
        </w:rPr>
        <w:t xml:space="preserve"> </w:t>
      </w:r>
      <w:r w:rsidRPr="3243F0D9" w:rsidR="005D764B">
        <w:rPr>
          <w:rFonts w:ascii="Arial" w:hAnsi="Arial" w:cs="Arial"/>
        </w:rPr>
        <w:t>circuit fault?</w:t>
      </w:r>
    </w:p>
    <w:p w:rsidRPr="00332612" w:rsidR="005D764B" w:rsidP="3243F0D9" w:rsidRDefault="005D764B" w14:paraId="3041B9FE" w14:textId="77777777">
      <w:pPr>
        <w:ind w:left="720"/>
        <w:rPr>
          <w:rFonts w:ascii="Arial" w:hAnsi="Arial" w:cs="Arial"/>
        </w:rPr>
      </w:pPr>
    </w:p>
    <w:p w:rsidRPr="004942C5" w:rsidR="00802614" w:rsidP="00802614" w:rsidRDefault="00802614" w14:paraId="46D43426" w14:textId="06BAC7E5">
      <w:pPr>
        <w:pStyle w:val="ListParagraph"/>
        <w:numPr>
          <w:ilvl w:val="0"/>
          <w:numId w:val="52"/>
        </w:numPr>
        <w:rPr>
          <w:highlight w:val="cyan"/>
        </w:rPr>
      </w:pPr>
      <w:r w:rsidRPr="004942C5">
        <w:rPr>
          <w:highlight w:val="cyan"/>
        </w:rPr>
        <w:t>Live conductors touch, which bypasses the load and creates a very low resistance path. This results in</w:t>
      </w:r>
      <w:r w:rsidRPr="004942C5" w:rsidR="00D80E82">
        <w:rPr>
          <w:highlight w:val="cyan"/>
        </w:rPr>
        <w:t xml:space="preserve"> a very high current which melts</w:t>
      </w:r>
      <w:r w:rsidRPr="004942C5">
        <w:rPr>
          <w:highlight w:val="cyan"/>
        </w:rPr>
        <w:t xml:space="preserve"> cable conductors &amp; insulatio</w:t>
      </w:r>
      <w:r w:rsidRPr="004942C5" w:rsidR="00D80E82">
        <w:rPr>
          <w:highlight w:val="cyan"/>
        </w:rPr>
        <w:t>n.</w:t>
      </w:r>
    </w:p>
    <w:p w:rsidRPr="0037121E" w:rsidR="00802614" w:rsidP="00802614" w:rsidRDefault="00802614" w14:paraId="55E17AF5" w14:textId="77777777">
      <w:pPr>
        <w:pStyle w:val="ListParagraph"/>
        <w:numPr>
          <w:ilvl w:val="0"/>
          <w:numId w:val="52"/>
        </w:numPr>
      </w:pPr>
      <w:r w:rsidRPr="0037121E">
        <w:t>T</w:t>
      </w:r>
      <w:r>
        <w:t>here is no consequence.</w:t>
      </w:r>
    </w:p>
    <w:p w:rsidRPr="007F3B20" w:rsidR="00802614" w:rsidP="00802614" w:rsidRDefault="00802614" w14:paraId="4636EB16" w14:textId="77777777">
      <w:pPr>
        <w:pStyle w:val="ListParagraph"/>
        <w:numPr>
          <w:ilvl w:val="0"/>
          <w:numId w:val="52"/>
        </w:numPr>
      </w:pPr>
      <w:r w:rsidRPr="0037121E">
        <w:t xml:space="preserve">The earth cable bonded to </w:t>
      </w:r>
      <w:r>
        <w:t>the equipment</w:t>
      </w:r>
      <w:r w:rsidRPr="0037121E">
        <w:t xml:space="preserve"> casing is disconnected.</w:t>
      </w:r>
    </w:p>
    <w:p w:rsidR="00802614" w:rsidP="00802614" w:rsidRDefault="00802614" w14:paraId="43E57BEA" w14:textId="77777777">
      <w:pPr>
        <w:pStyle w:val="ListParagraph"/>
        <w:numPr>
          <w:ilvl w:val="0"/>
          <w:numId w:val="52"/>
        </w:numPr>
      </w:pPr>
      <w:r>
        <w:t>E</w:t>
      </w:r>
      <w:r w:rsidRPr="00EE3387">
        <w:t>lectrical current f</w:t>
      </w:r>
      <w:r>
        <w:t>lows</w:t>
      </w:r>
      <w:r w:rsidRPr="00EE3387">
        <w:t xml:space="preserve"> </w:t>
      </w:r>
      <w:r>
        <w:t>via an</w:t>
      </w:r>
      <w:r w:rsidRPr="00EE3387">
        <w:t xml:space="preserve"> unintentional flow path to earth</w:t>
      </w:r>
      <w:r>
        <w:t>.</w:t>
      </w:r>
    </w:p>
    <w:p w:rsidR="005D764B" w:rsidP="3243F0D9" w:rsidRDefault="005D764B" w14:paraId="58E6781F" w14:textId="77777777">
      <w:pPr>
        <w:ind w:left="720"/>
      </w:pPr>
    </w:p>
    <w:p w:rsidR="00802614" w:rsidP="3243F0D9" w:rsidRDefault="00802614" w14:paraId="4265414E" w14:textId="77777777">
      <w:pPr>
        <w:ind w:left="720"/>
        <w:rPr>
          <w:rFonts w:ascii="Arial" w:hAnsi="Arial" w:cs="Arial"/>
        </w:rPr>
      </w:pPr>
    </w:p>
    <w:p w:rsidRPr="007A45D4" w:rsidR="005D764B" w:rsidP="3243F0D9" w:rsidRDefault="005D764B" w14:paraId="1C9B1ADA" w14:textId="0FC63829">
      <w:pPr>
        <w:ind w:left="720"/>
        <w:rPr>
          <w:rFonts w:ascii="Arial" w:hAnsi="Arial" w:cs="Arial"/>
        </w:rPr>
      </w:pPr>
      <w:r w:rsidRPr="3243F0D9" w:rsidR="005D764B">
        <w:rPr>
          <w:rFonts w:ascii="Arial" w:hAnsi="Arial" w:cs="Arial"/>
        </w:rPr>
        <w:t xml:space="preserve">c) </w:t>
      </w:r>
      <w:r w:rsidRPr="3243F0D9" w:rsidR="00802614">
        <w:rPr>
          <w:rFonts w:ascii="Arial" w:hAnsi="Arial" w:cs="Arial"/>
        </w:rPr>
        <w:t>W</w:t>
      </w:r>
      <w:r w:rsidRPr="3243F0D9" w:rsidR="00802614">
        <w:rPr>
          <w:rFonts w:ascii="Arial" w:hAnsi="Arial" w:cs="Arial"/>
        </w:rPr>
        <w:t xml:space="preserve">hat is the </w:t>
      </w:r>
      <w:r w:rsidRPr="3243F0D9" w:rsidR="00802614">
        <w:rPr>
          <w:rFonts w:ascii="Arial" w:hAnsi="Arial" w:cs="Arial"/>
        </w:rPr>
        <w:t>consequence</w:t>
      </w:r>
      <w:r w:rsidRPr="3243F0D9" w:rsidR="00802614">
        <w:rPr>
          <w:rFonts w:ascii="Arial" w:hAnsi="Arial" w:cs="Arial"/>
        </w:rPr>
        <w:t xml:space="preserve"> </w:t>
      </w:r>
      <w:r w:rsidRPr="3243F0D9" w:rsidR="005D764B">
        <w:rPr>
          <w:rFonts w:ascii="Arial" w:hAnsi="Arial" w:cs="Arial"/>
        </w:rPr>
        <w:t>of a</w:t>
      </w:r>
      <w:r w:rsidRPr="3243F0D9" w:rsidR="005D764B">
        <w:rPr>
          <w:rFonts w:ascii="Arial" w:hAnsi="Arial" w:cs="Arial"/>
        </w:rPr>
        <w:t>n open</w:t>
      </w:r>
      <w:r w:rsidRPr="3243F0D9" w:rsidR="005D764B">
        <w:rPr>
          <w:rFonts w:ascii="Arial" w:hAnsi="Arial" w:cs="Arial"/>
        </w:rPr>
        <w:t xml:space="preserve"> </w:t>
      </w:r>
      <w:r w:rsidRPr="3243F0D9" w:rsidR="005D764B">
        <w:rPr>
          <w:rFonts w:ascii="Arial" w:hAnsi="Arial" w:cs="Arial"/>
        </w:rPr>
        <w:t>circuit fault?</w:t>
      </w:r>
    </w:p>
    <w:p w:rsidRPr="00332612" w:rsidR="005D764B" w:rsidP="3243F0D9" w:rsidRDefault="005D764B" w14:paraId="0561CBA8" w14:textId="77777777">
      <w:pPr>
        <w:ind w:left="720"/>
        <w:rPr>
          <w:rFonts w:ascii="Arial" w:hAnsi="Arial" w:cs="Arial"/>
        </w:rPr>
      </w:pPr>
    </w:p>
    <w:p w:rsidRPr="00332612" w:rsidR="005D764B" w:rsidP="00802614" w:rsidRDefault="005D764B" w14:paraId="13CE90D3" w14:textId="77777777">
      <w:pPr>
        <w:pStyle w:val="ListParagraph"/>
        <w:numPr>
          <w:ilvl w:val="0"/>
          <w:numId w:val="53"/>
        </w:numPr>
      </w:pPr>
      <w:r w:rsidRPr="00332612">
        <w:t>Two live conductors touch.</w:t>
      </w:r>
    </w:p>
    <w:p w:rsidRPr="004942C5" w:rsidR="005D764B" w:rsidP="00802614" w:rsidRDefault="00802614" w14:paraId="7696A93E" w14:textId="69067BF0">
      <w:pPr>
        <w:pStyle w:val="ListParagraph"/>
        <w:numPr>
          <w:ilvl w:val="0"/>
          <w:numId w:val="53"/>
        </w:numPr>
        <w:rPr>
          <w:highlight w:val="cyan"/>
        </w:rPr>
      </w:pPr>
      <w:r w:rsidRPr="004942C5">
        <w:rPr>
          <w:highlight w:val="cyan"/>
        </w:rPr>
        <w:t xml:space="preserve">Electrical current cannot flow through the circuit so the electrical equipment will not operate. </w:t>
      </w:r>
    </w:p>
    <w:p w:rsidRPr="007F3B20" w:rsidR="005D764B" w:rsidP="00802614" w:rsidRDefault="005D764B" w14:paraId="0CE7B161" w14:textId="77777777">
      <w:pPr>
        <w:pStyle w:val="ListParagraph"/>
        <w:numPr>
          <w:ilvl w:val="0"/>
          <w:numId w:val="53"/>
        </w:numPr>
      </w:pPr>
      <w:r w:rsidRPr="0037121E">
        <w:t xml:space="preserve">The earth cable bonded to </w:t>
      </w:r>
      <w:r>
        <w:t>the equipment</w:t>
      </w:r>
      <w:r w:rsidRPr="0037121E">
        <w:t xml:space="preserve"> casing is disconnected.</w:t>
      </w:r>
    </w:p>
    <w:p w:rsidR="005D764B" w:rsidP="00802614" w:rsidRDefault="00D80E82" w14:paraId="2F8C8179" w14:textId="76D43690">
      <w:pPr>
        <w:pStyle w:val="ListParagraph"/>
        <w:numPr>
          <w:ilvl w:val="0"/>
          <w:numId w:val="53"/>
        </w:numPr>
      </w:pPr>
      <w:r>
        <w:t>The circuit cannot ever be closed.</w:t>
      </w:r>
    </w:p>
    <w:p w:rsidR="00C11C58" w:rsidP="3243F0D9" w:rsidRDefault="00C11C58" w14:paraId="6E7E80FF" w14:textId="51380A1D">
      <w:pPr>
        <w:ind w:left="720"/>
      </w:pPr>
    </w:p>
    <w:sectPr w:rsidR="00C11C58" w:rsidSect="00731171">
      <w:headerReference w:type="default" r:id="rId15"/>
      <w:footerReference w:type="default" r:id="rId16"/>
      <w:pgSz w:w="11900" w:h="16840" w:orient="portrait"/>
      <w:pgMar w:top="1440" w:right="821" w:bottom="1440" w:left="87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31CC" w:rsidP="00731171" w:rsidRDefault="004031CC" w14:paraId="29461939" w14:textId="77777777">
      <w:r>
        <w:separator/>
      </w:r>
    </w:p>
  </w:endnote>
  <w:endnote w:type="continuationSeparator" w:id="0">
    <w:p w:rsidR="004031CC" w:rsidP="00731171" w:rsidRDefault="004031CC" w14:paraId="6E887E2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22108C" w:rsidP="0022108C" w:rsidRDefault="0022108C" w14:paraId="6E940D3F" w14:textId="77777777">
    <w:pPr>
      <w:pStyle w:val="Footer"/>
      <w:ind w:left="-851" w:firstLine="567"/>
    </w:pPr>
    <w:r>
      <w:rPr>
        <w:noProof/>
      </w:rPr>
      <w:drawing>
        <wp:inline distT="0" distB="0" distL="0" distR="0" wp14:anchorId="7F35E137" wp14:editId="510E0573">
          <wp:extent cx="6873766" cy="647236"/>
          <wp:effectExtent l="0" t="0" r="0" b="63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4150" cy="654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31CC" w:rsidP="00731171" w:rsidRDefault="004031CC" w14:paraId="1E5885F3" w14:textId="77777777">
      <w:r>
        <w:separator/>
      </w:r>
    </w:p>
  </w:footnote>
  <w:footnote w:type="continuationSeparator" w:id="0">
    <w:p w:rsidR="004031CC" w:rsidP="00731171" w:rsidRDefault="004031CC" w14:paraId="3416D9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31171" w:rsidP="0022108C" w:rsidRDefault="008D6C55" w14:paraId="28B8F8E0" w14:textId="77777777">
    <w:pPr>
      <w:pStyle w:val="Header"/>
      <w:ind w:left="-873" w:firstLine="447"/>
    </w:pPr>
    <w:r>
      <w:rPr>
        <w:noProof/>
      </w:rPr>
      <w:drawing>
        <wp:inline distT="0" distB="0" distL="0" distR="0" wp14:anchorId="70156785" wp14:editId="0031527B">
          <wp:extent cx="6967833" cy="656093"/>
          <wp:effectExtent l="0" t="0" r="5080" b="444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5238" cy="6727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5785"/>
    <w:multiLevelType w:val="hybridMultilevel"/>
    <w:tmpl w:val="717AF63A"/>
    <w:lvl w:ilvl="0">
      <w:start w:val="1"/>
      <w:numFmt w:val="lowerLetter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9A4FCE"/>
    <w:multiLevelType w:val="hybridMultilevel"/>
    <w:tmpl w:val="C6205C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1327E"/>
    <w:multiLevelType w:val="hybridMultilevel"/>
    <w:tmpl w:val="717AF63A"/>
    <w:lvl w:ilvl="0">
      <w:start w:val="1"/>
      <w:numFmt w:val="lowerLetter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076585"/>
    <w:multiLevelType w:val="hybridMultilevel"/>
    <w:tmpl w:val="717AF6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465687"/>
    <w:multiLevelType w:val="hybridMultilevel"/>
    <w:tmpl w:val="717AF63A"/>
    <w:lvl w:ilvl="0">
      <w:start w:val="1"/>
      <w:numFmt w:val="lowerLetter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2D724D8"/>
    <w:multiLevelType w:val="hybridMultilevel"/>
    <w:tmpl w:val="717AF63A"/>
    <w:lvl w:ilvl="0">
      <w:start w:val="1"/>
      <w:numFmt w:val="lowerLetter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35514E0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A161A4"/>
    <w:multiLevelType w:val="hybridMultilevel"/>
    <w:tmpl w:val="E42AE49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AB5BE6"/>
    <w:multiLevelType w:val="hybridMultilevel"/>
    <w:tmpl w:val="866AFF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06AC18AE"/>
    <w:multiLevelType w:val="hybridMultilevel"/>
    <w:tmpl w:val="F4B2D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021A37"/>
    <w:multiLevelType w:val="hybridMultilevel"/>
    <w:tmpl w:val="E61A0C6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9401E65"/>
    <w:multiLevelType w:val="hybridMultilevel"/>
    <w:tmpl w:val="A6B61BCE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6B1F81"/>
    <w:multiLevelType w:val="hybridMultilevel"/>
    <w:tmpl w:val="717AF63A"/>
    <w:lvl w:ilvl="0">
      <w:start w:val="1"/>
      <w:numFmt w:val="lowerLetter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DDA0E57"/>
    <w:multiLevelType w:val="hybridMultilevel"/>
    <w:tmpl w:val="C534ED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DB0827"/>
    <w:multiLevelType w:val="hybridMultilevel"/>
    <w:tmpl w:val="F4B2D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7D3347"/>
    <w:multiLevelType w:val="hybridMultilevel"/>
    <w:tmpl w:val="717AF63A"/>
    <w:lvl w:ilvl="0">
      <w:start w:val="1"/>
      <w:numFmt w:val="lowerLetter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5F91C00"/>
    <w:multiLevelType w:val="hybridMultilevel"/>
    <w:tmpl w:val="ED709D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82DBD"/>
    <w:multiLevelType w:val="hybridMultilevel"/>
    <w:tmpl w:val="83886A1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C027CA"/>
    <w:multiLevelType w:val="hybridMultilevel"/>
    <w:tmpl w:val="645CB18A"/>
    <w:lvl w:ilvl="0" w:tplc="08090017">
      <w:start w:val="1"/>
      <w:numFmt w:val="lowerLetter"/>
      <w:lvlText w:val="%1)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1F2F10BA"/>
    <w:multiLevelType w:val="hybridMultilevel"/>
    <w:tmpl w:val="E97034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8734E7"/>
    <w:multiLevelType w:val="hybridMultilevel"/>
    <w:tmpl w:val="8AA6A60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E5C1C"/>
    <w:multiLevelType w:val="hybridMultilevel"/>
    <w:tmpl w:val="8FA068D2"/>
    <w:lvl w:ilvl="0" w:tplc="08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4A7BE6"/>
    <w:multiLevelType w:val="hybridMultilevel"/>
    <w:tmpl w:val="717AF63A"/>
    <w:lvl w:ilvl="0">
      <w:start w:val="1"/>
      <w:numFmt w:val="lowerLetter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8D641C6"/>
    <w:multiLevelType w:val="hybridMultilevel"/>
    <w:tmpl w:val="FC3E98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F92407"/>
    <w:multiLevelType w:val="hybridMultilevel"/>
    <w:tmpl w:val="C53412E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602DE3"/>
    <w:multiLevelType w:val="hybridMultilevel"/>
    <w:tmpl w:val="57B66F5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8A7352"/>
    <w:multiLevelType w:val="hybridMultilevel"/>
    <w:tmpl w:val="A5C03C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0B1669"/>
    <w:multiLevelType w:val="hybridMultilevel"/>
    <w:tmpl w:val="B71637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0F5942"/>
    <w:multiLevelType w:val="hybridMultilevel"/>
    <w:tmpl w:val="0762BF5E"/>
    <w:lvl w:ilvl="0" w:tplc="08090017">
      <w:start w:val="1"/>
      <w:numFmt w:val="lowerLetter"/>
      <w:lvlText w:val="%1)"/>
      <w:lvlJc w:val="left"/>
      <w:pPr>
        <w:ind w:left="799" w:hanging="360"/>
      </w:pPr>
    </w:lvl>
    <w:lvl w:ilvl="1" w:tplc="08090019" w:tentative="1">
      <w:start w:val="1"/>
      <w:numFmt w:val="lowerLetter"/>
      <w:lvlText w:val="%2."/>
      <w:lvlJc w:val="left"/>
      <w:pPr>
        <w:ind w:left="1519" w:hanging="360"/>
      </w:pPr>
    </w:lvl>
    <w:lvl w:ilvl="2" w:tplc="0809001B" w:tentative="1">
      <w:start w:val="1"/>
      <w:numFmt w:val="lowerRoman"/>
      <w:lvlText w:val="%3."/>
      <w:lvlJc w:val="right"/>
      <w:pPr>
        <w:ind w:left="2239" w:hanging="180"/>
      </w:pPr>
    </w:lvl>
    <w:lvl w:ilvl="3" w:tplc="0809000F" w:tentative="1">
      <w:start w:val="1"/>
      <w:numFmt w:val="decimal"/>
      <w:lvlText w:val="%4."/>
      <w:lvlJc w:val="left"/>
      <w:pPr>
        <w:ind w:left="2959" w:hanging="360"/>
      </w:pPr>
    </w:lvl>
    <w:lvl w:ilvl="4" w:tplc="08090019" w:tentative="1">
      <w:start w:val="1"/>
      <w:numFmt w:val="lowerLetter"/>
      <w:lvlText w:val="%5."/>
      <w:lvlJc w:val="left"/>
      <w:pPr>
        <w:ind w:left="3679" w:hanging="360"/>
      </w:pPr>
    </w:lvl>
    <w:lvl w:ilvl="5" w:tplc="0809001B" w:tentative="1">
      <w:start w:val="1"/>
      <w:numFmt w:val="lowerRoman"/>
      <w:lvlText w:val="%6."/>
      <w:lvlJc w:val="right"/>
      <w:pPr>
        <w:ind w:left="4399" w:hanging="180"/>
      </w:pPr>
    </w:lvl>
    <w:lvl w:ilvl="6" w:tplc="0809000F" w:tentative="1">
      <w:start w:val="1"/>
      <w:numFmt w:val="decimal"/>
      <w:lvlText w:val="%7."/>
      <w:lvlJc w:val="left"/>
      <w:pPr>
        <w:ind w:left="5119" w:hanging="360"/>
      </w:pPr>
    </w:lvl>
    <w:lvl w:ilvl="7" w:tplc="08090019" w:tentative="1">
      <w:start w:val="1"/>
      <w:numFmt w:val="lowerLetter"/>
      <w:lvlText w:val="%8."/>
      <w:lvlJc w:val="left"/>
      <w:pPr>
        <w:ind w:left="5839" w:hanging="360"/>
      </w:pPr>
    </w:lvl>
    <w:lvl w:ilvl="8" w:tplc="08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29" w15:restartNumberingAfterBreak="0">
    <w:nsid w:val="3CE670DD"/>
    <w:multiLevelType w:val="hybridMultilevel"/>
    <w:tmpl w:val="6256FC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0C22D1"/>
    <w:multiLevelType w:val="hybridMultilevel"/>
    <w:tmpl w:val="AC76A6E6"/>
    <w:lvl w:ilvl="0" w:tplc="08090017">
      <w:start w:val="1"/>
      <w:numFmt w:val="lowerLetter"/>
      <w:lvlText w:val="%1)"/>
      <w:lvlJc w:val="left"/>
      <w:pPr>
        <w:ind w:left="770" w:hanging="360"/>
      </w:p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 w15:restartNumberingAfterBreak="0">
    <w:nsid w:val="3D692755"/>
    <w:multiLevelType w:val="hybridMultilevel"/>
    <w:tmpl w:val="83886A1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0239C6"/>
    <w:multiLevelType w:val="hybridMultilevel"/>
    <w:tmpl w:val="B71637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5353D9"/>
    <w:multiLevelType w:val="hybridMultilevel"/>
    <w:tmpl w:val="0ABACD72"/>
    <w:lvl w:ilvl="0" w:tplc="A01A773C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F86035"/>
    <w:multiLevelType w:val="hybridMultilevel"/>
    <w:tmpl w:val="717AF63A"/>
    <w:lvl w:ilvl="0">
      <w:start w:val="1"/>
      <w:numFmt w:val="lowerLetter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B5C4BCD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617F46"/>
    <w:multiLevelType w:val="hybridMultilevel"/>
    <w:tmpl w:val="E22E8502"/>
    <w:lvl w:ilvl="0">
      <w:start w:val="3"/>
      <w:numFmt w:val="lowerLetter"/>
      <w:lvlText w:val="%1)"/>
      <w:lvlJc w:val="left"/>
      <w:pPr>
        <w:ind w:left="1080" w:hanging="360"/>
      </w:pPr>
      <w:rPr/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C3307FF"/>
    <w:multiLevelType w:val="hybridMultilevel"/>
    <w:tmpl w:val="BF467B3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2C7256"/>
    <w:multiLevelType w:val="hybridMultilevel"/>
    <w:tmpl w:val="413ABCD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C93E26"/>
    <w:multiLevelType w:val="hybridMultilevel"/>
    <w:tmpl w:val="B71637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1564C5"/>
    <w:multiLevelType w:val="hybridMultilevel"/>
    <w:tmpl w:val="1660D4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5CB8396A"/>
    <w:multiLevelType w:val="hybridMultilevel"/>
    <w:tmpl w:val="9F388D5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5CC82D6E"/>
    <w:multiLevelType w:val="hybridMultilevel"/>
    <w:tmpl w:val="06FAE18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051651"/>
    <w:multiLevelType w:val="hybridMultilevel"/>
    <w:tmpl w:val="06D6B1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603F21CB"/>
    <w:multiLevelType w:val="hybridMultilevel"/>
    <w:tmpl w:val="252EBD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8B70AF"/>
    <w:multiLevelType w:val="hybridMultilevel"/>
    <w:tmpl w:val="717AF63A"/>
    <w:lvl w:ilvl="0">
      <w:start w:val="1"/>
      <w:numFmt w:val="lowerLetter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5251B09"/>
    <w:multiLevelType w:val="hybridMultilevel"/>
    <w:tmpl w:val="A2982B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663127F7"/>
    <w:multiLevelType w:val="hybridMultilevel"/>
    <w:tmpl w:val="1660D45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69676FE5"/>
    <w:multiLevelType w:val="hybridMultilevel"/>
    <w:tmpl w:val="717AF63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8D7D52"/>
    <w:multiLevelType w:val="hybridMultilevel"/>
    <w:tmpl w:val="01F8E3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3C7BD8"/>
    <w:multiLevelType w:val="hybridMultilevel"/>
    <w:tmpl w:val="C4C2E7E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46593F"/>
    <w:multiLevelType w:val="hybridMultilevel"/>
    <w:tmpl w:val="717AF6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5877B6"/>
    <w:multiLevelType w:val="hybridMultilevel"/>
    <w:tmpl w:val="973C6A6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116D0A"/>
    <w:multiLevelType w:val="hybridMultilevel"/>
    <w:tmpl w:val="2E92FB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4D518C"/>
    <w:multiLevelType w:val="hybridMultilevel"/>
    <w:tmpl w:val="E21CF44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D00051"/>
    <w:multiLevelType w:val="hybridMultilevel"/>
    <w:tmpl w:val="47C85B70"/>
    <w:lvl w:ilvl="0" w:tplc="5148CC82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CB6610"/>
    <w:multiLevelType w:val="hybridMultilevel"/>
    <w:tmpl w:val="B71637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C70DE6"/>
    <w:multiLevelType w:val="hybridMultilevel"/>
    <w:tmpl w:val="717AF63A"/>
    <w:lvl w:ilvl="0">
      <w:start w:val="1"/>
      <w:numFmt w:val="lowerLetter"/>
      <w:lvlText w:val="%1)"/>
      <w:lvlJc w:val="left"/>
      <w:pPr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E4F799D"/>
    <w:multiLevelType w:val="hybridMultilevel"/>
    <w:tmpl w:val="A08493B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90036864">
    <w:abstractNumId w:val="55"/>
  </w:num>
  <w:num w:numId="2" w16cid:durableId="493224521">
    <w:abstractNumId w:val="30"/>
  </w:num>
  <w:num w:numId="3" w16cid:durableId="1812558519">
    <w:abstractNumId w:val="26"/>
  </w:num>
  <w:num w:numId="4" w16cid:durableId="1176116388">
    <w:abstractNumId w:val="18"/>
  </w:num>
  <w:num w:numId="5" w16cid:durableId="1508716793">
    <w:abstractNumId w:val="24"/>
  </w:num>
  <w:num w:numId="6" w16cid:durableId="164715157">
    <w:abstractNumId w:val="28"/>
  </w:num>
  <w:num w:numId="7" w16cid:durableId="2076318520">
    <w:abstractNumId w:val="1"/>
  </w:num>
  <w:num w:numId="8" w16cid:durableId="1958680234">
    <w:abstractNumId w:val="14"/>
  </w:num>
  <w:num w:numId="9" w16cid:durableId="316034063">
    <w:abstractNumId w:val="9"/>
  </w:num>
  <w:num w:numId="10" w16cid:durableId="1533611488">
    <w:abstractNumId w:val="53"/>
  </w:num>
  <w:num w:numId="11" w16cid:durableId="1793210984">
    <w:abstractNumId w:val="19"/>
  </w:num>
  <w:num w:numId="12" w16cid:durableId="1259949439">
    <w:abstractNumId w:val="25"/>
  </w:num>
  <w:num w:numId="13" w16cid:durableId="1048383064">
    <w:abstractNumId w:val="29"/>
  </w:num>
  <w:num w:numId="14" w16cid:durableId="1405254674">
    <w:abstractNumId w:val="50"/>
  </w:num>
  <w:num w:numId="15" w16cid:durableId="1022241419">
    <w:abstractNumId w:val="43"/>
  </w:num>
  <w:num w:numId="16" w16cid:durableId="1024139815">
    <w:abstractNumId w:val="20"/>
  </w:num>
  <w:num w:numId="17" w16cid:durableId="331219384">
    <w:abstractNumId w:val="17"/>
  </w:num>
  <w:num w:numId="18" w16cid:durableId="118497358">
    <w:abstractNumId w:val="37"/>
  </w:num>
  <w:num w:numId="19" w16cid:durableId="1307198212">
    <w:abstractNumId w:val="46"/>
  </w:num>
  <w:num w:numId="20" w16cid:durableId="739401176">
    <w:abstractNumId w:val="41"/>
  </w:num>
  <w:num w:numId="21" w16cid:durableId="1818758589">
    <w:abstractNumId w:val="52"/>
  </w:num>
  <w:num w:numId="22" w16cid:durableId="1171749276">
    <w:abstractNumId w:val="8"/>
  </w:num>
  <w:num w:numId="23" w16cid:durableId="753625327">
    <w:abstractNumId w:val="31"/>
  </w:num>
  <w:num w:numId="24" w16cid:durableId="115030694">
    <w:abstractNumId w:val="13"/>
  </w:num>
  <w:num w:numId="25" w16cid:durableId="911697414">
    <w:abstractNumId w:val="7"/>
  </w:num>
  <w:num w:numId="26" w16cid:durableId="948241087">
    <w:abstractNumId w:val="45"/>
  </w:num>
  <w:num w:numId="27" w16cid:durableId="982850499">
    <w:abstractNumId w:val="40"/>
  </w:num>
  <w:num w:numId="28" w16cid:durableId="343943079">
    <w:abstractNumId w:val="58"/>
  </w:num>
  <w:num w:numId="29" w16cid:durableId="148134205">
    <w:abstractNumId w:val="23"/>
  </w:num>
  <w:num w:numId="30" w16cid:durableId="1755277800">
    <w:abstractNumId w:val="27"/>
  </w:num>
  <w:num w:numId="31" w16cid:durableId="553736202">
    <w:abstractNumId w:val="48"/>
  </w:num>
  <w:num w:numId="32" w16cid:durableId="1845822292">
    <w:abstractNumId w:val="47"/>
  </w:num>
  <w:num w:numId="33" w16cid:durableId="1455371139">
    <w:abstractNumId w:val="39"/>
  </w:num>
  <w:num w:numId="34" w16cid:durableId="72243073">
    <w:abstractNumId w:val="54"/>
  </w:num>
  <w:num w:numId="35" w16cid:durableId="1912032924">
    <w:abstractNumId w:val="3"/>
  </w:num>
  <w:num w:numId="36" w16cid:durableId="1316451941">
    <w:abstractNumId w:val="44"/>
  </w:num>
  <w:num w:numId="37" w16cid:durableId="2012026715">
    <w:abstractNumId w:val="38"/>
  </w:num>
  <w:num w:numId="38" w16cid:durableId="846408231">
    <w:abstractNumId w:val="11"/>
  </w:num>
  <w:num w:numId="39" w16cid:durableId="1620917587">
    <w:abstractNumId w:val="32"/>
  </w:num>
  <w:num w:numId="40" w16cid:durableId="1890342666">
    <w:abstractNumId w:val="56"/>
  </w:num>
  <w:num w:numId="41" w16cid:durableId="1040201357">
    <w:abstractNumId w:val="42"/>
  </w:num>
  <w:num w:numId="42" w16cid:durableId="181893789">
    <w:abstractNumId w:val="16"/>
  </w:num>
  <w:num w:numId="43" w16cid:durableId="739209088">
    <w:abstractNumId w:val="21"/>
  </w:num>
  <w:num w:numId="44" w16cid:durableId="186136192">
    <w:abstractNumId w:val="10"/>
  </w:num>
  <w:num w:numId="45" w16cid:durableId="45104981">
    <w:abstractNumId w:val="49"/>
  </w:num>
  <w:num w:numId="46" w16cid:durableId="1111822029">
    <w:abstractNumId w:val="4"/>
  </w:num>
  <w:num w:numId="47" w16cid:durableId="1451438306">
    <w:abstractNumId w:val="0"/>
  </w:num>
  <w:num w:numId="48" w16cid:durableId="1799568275">
    <w:abstractNumId w:val="15"/>
  </w:num>
  <w:num w:numId="49" w16cid:durableId="926306466">
    <w:abstractNumId w:val="35"/>
  </w:num>
  <w:num w:numId="50" w16cid:durableId="196045059">
    <w:abstractNumId w:val="51"/>
  </w:num>
  <w:num w:numId="51" w16cid:durableId="786970604">
    <w:abstractNumId w:val="34"/>
  </w:num>
  <w:num w:numId="52" w16cid:durableId="1022390719">
    <w:abstractNumId w:val="5"/>
  </w:num>
  <w:num w:numId="53" w16cid:durableId="1480611814">
    <w:abstractNumId w:val="57"/>
  </w:num>
  <w:num w:numId="54" w16cid:durableId="22751935">
    <w:abstractNumId w:val="6"/>
  </w:num>
  <w:num w:numId="55" w16cid:durableId="938022869">
    <w:abstractNumId w:val="2"/>
  </w:num>
  <w:num w:numId="56" w16cid:durableId="1734305524">
    <w:abstractNumId w:val="22"/>
  </w:num>
  <w:num w:numId="57" w16cid:durableId="1378358496">
    <w:abstractNumId w:val="12"/>
  </w:num>
  <w:num w:numId="58" w16cid:durableId="225992768">
    <w:abstractNumId w:val="33"/>
  </w:num>
  <w:num w:numId="59" w16cid:durableId="2002005216">
    <w:abstractNumId w:val="3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B20"/>
    <w:rsid w:val="000062CF"/>
    <w:rsid w:val="00016B6D"/>
    <w:rsid w:val="000221BC"/>
    <w:rsid w:val="00042B73"/>
    <w:rsid w:val="000842E2"/>
    <w:rsid w:val="00087757"/>
    <w:rsid w:val="000910DE"/>
    <w:rsid w:val="000B69CA"/>
    <w:rsid w:val="000F3B56"/>
    <w:rsid w:val="00112C29"/>
    <w:rsid w:val="0011581E"/>
    <w:rsid w:val="001306F0"/>
    <w:rsid w:val="0013517D"/>
    <w:rsid w:val="00135A8F"/>
    <w:rsid w:val="00136C63"/>
    <w:rsid w:val="00137A7E"/>
    <w:rsid w:val="00154789"/>
    <w:rsid w:val="00165488"/>
    <w:rsid w:val="0018236D"/>
    <w:rsid w:val="00183402"/>
    <w:rsid w:val="001A3AAA"/>
    <w:rsid w:val="001B22E0"/>
    <w:rsid w:val="001C7A4D"/>
    <w:rsid w:val="001F4137"/>
    <w:rsid w:val="0022108C"/>
    <w:rsid w:val="002257E8"/>
    <w:rsid w:val="0023015B"/>
    <w:rsid w:val="00294A17"/>
    <w:rsid w:val="00295C6D"/>
    <w:rsid w:val="002A0102"/>
    <w:rsid w:val="002A4114"/>
    <w:rsid w:val="002A5C4E"/>
    <w:rsid w:val="002B217E"/>
    <w:rsid w:val="002B75AE"/>
    <w:rsid w:val="002E39CB"/>
    <w:rsid w:val="00305A97"/>
    <w:rsid w:val="00306659"/>
    <w:rsid w:val="00332612"/>
    <w:rsid w:val="00355327"/>
    <w:rsid w:val="0036685F"/>
    <w:rsid w:val="0037121E"/>
    <w:rsid w:val="00372864"/>
    <w:rsid w:val="003913AF"/>
    <w:rsid w:val="003A307B"/>
    <w:rsid w:val="003A363E"/>
    <w:rsid w:val="003B0657"/>
    <w:rsid w:val="003C0553"/>
    <w:rsid w:val="003C757A"/>
    <w:rsid w:val="003F3C9E"/>
    <w:rsid w:val="004031CC"/>
    <w:rsid w:val="00405C9C"/>
    <w:rsid w:val="0040690B"/>
    <w:rsid w:val="00411874"/>
    <w:rsid w:val="00414663"/>
    <w:rsid w:val="004252C6"/>
    <w:rsid w:val="00431DD0"/>
    <w:rsid w:val="0043778D"/>
    <w:rsid w:val="004530CB"/>
    <w:rsid w:val="00457D52"/>
    <w:rsid w:val="0046035E"/>
    <w:rsid w:val="004712D1"/>
    <w:rsid w:val="004848DA"/>
    <w:rsid w:val="00492997"/>
    <w:rsid w:val="00492F7E"/>
    <w:rsid w:val="004942C5"/>
    <w:rsid w:val="004A0BF5"/>
    <w:rsid w:val="005247F1"/>
    <w:rsid w:val="0053592E"/>
    <w:rsid w:val="00542D51"/>
    <w:rsid w:val="0057124E"/>
    <w:rsid w:val="00571923"/>
    <w:rsid w:val="005741B5"/>
    <w:rsid w:val="00575DE4"/>
    <w:rsid w:val="005A786E"/>
    <w:rsid w:val="005D764B"/>
    <w:rsid w:val="005E1DF5"/>
    <w:rsid w:val="00613597"/>
    <w:rsid w:val="00630C6D"/>
    <w:rsid w:val="0064146D"/>
    <w:rsid w:val="00665061"/>
    <w:rsid w:val="00666FF9"/>
    <w:rsid w:val="0067540B"/>
    <w:rsid w:val="006916E2"/>
    <w:rsid w:val="0069779C"/>
    <w:rsid w:val="006A0EBA"/>
    <w:rsid w:val="006E7065"/>
    <w:rsid w:val="00702084"/>
    <w:rsid w:val="007039D0"/>
    <w:rsid w:val="007239DE"/>
    <w:rsid w:val="00726DA4"/>
    <w:rsid w:val="00731171"/>
    <w:rsid w:val="00735528"/>
    <w:rsid w:val="00747696"/>
    <w:rsid w:val="00766831"/>
    <w:rsid w:val="0077700C"/>
    <w:rsid w:val="00786F38"/>
    <w:rsid w:val="007A7347"/>
    <w:rsid w:val="007B49D6"/>
    <w:rsid w:val="007E401C"/>
    <w:rsid w:val="007E6B98"/>
    <w:rsid w:val="007F0AB1"/>
    <w:rsid w:val="007F3B20"/>
    <w:rsid w:val="00802614"/>
    <w:rsid w:val="00815632"/>
    <w:rsid w:val="0082028A"/>
    <w:rsid w:val="00830323"/>
    <w:rsid w:val="00833863"/>
    <w:rsid w:val="008378CB"/>
    <w:rsid w:val="00843C78"/>
    <w:rsid w:val="0084581F"/>
    <w:rsid w:val="00846EF1"/>
    <w:rsid w:val="00870A45"/>
    <w:rsid w:val="008D6C55"/>
    <w:rsid w:val="008F68D7"/>
    <w:rsid w:val="009004BB"/>
    <w:rsid w:val="00922099"/>
    <w:rsid w:val="00934B4C"/>
    <w:rsid w:val="00940CE3"/>
    <w:rsid w:val="00964171"/>
    <w:rsid w:val="00980E2A"/>
    <w:rsid w:val="00982E5C"/>
    <w:rsid w:val="00994C5A"/>
    <w:rsid w:val="009E5C99"/>
    <w:rsid w:val="00A01084"/>
    <w:rsid w:val="00A03CA2"/>
    <w:rsid w:val="00A14026"/>
    <w:rsid w:val="00A17002"/>
    <w:rsid w:val="00A4024D"/>
    <w:rsid w:val="00A47F9E"/>
    <w:rsid w:val="00A61FB1"/>
    <w:rsid w:val="00A651AF"/>
    <w:rsid w:val="00AA16BC"/>
    <w:rsid w:val="00AA2ACB"/>
    <w:rsid w:val="00AB09B5"/>
    <w:rsid w:val="00AD065F"/>
    <w:rsid w:val="00B00BA5"/>
    <w:rsid w:val="00B069B0"/>
    <w:rsid w:val="00B24B69"/>
    <w:rsid w:val="00B35C72"/>
    <w:rsid w:val="00B42057"/>
    <w:rsid w:val="00B51C61"/>
    <w:rsid w:val="00BB4290"/>
    <w:rsid w:val="00BC307C"/>
    <w:rsid w:val="00BD0637"/>
    <w:rsid w:val="00C04197"/>
    <w:rsid w:val="00C06003"/>
    <w:rsid w:val="00C0698B"/>
    <w:rsid w:val="00C11C58"/>
    <w:rsid w:val="00C15B0E"/>
    <w:rsid w:val="00C2078C"/>
    <w:rsid w:val="00C43FE4"/>
    <w:rsid w:val="00C6665B"/>
    <w:rsid w:val="00C674AF"/>
    <w:rsid w:val="00C71BCC"/>
    <w:rsid w:val="00C7376D"/>
    <w:rsid w:val="00C77456"/>
    <w:rsid w:val="00C93372"/>
    <w:rsid w:val="00CA0608"/>
    <w:rsid w:val="00CA4878"/>
    <w:rsid w:val="00CB0A18"/>
    <w:rsid w:val="00CB35C2"/>
    <w:rsid w:val="00CB42D9"/>
    <w:rsid w:val="00CC1737"/>
    <w:rsid w:val="00CD58C2"/>
    <w:rsid w:val="00CE139D"/>
    <w:rsid w:val="00CE1F2E"/>
    <w:rsid w:val="00CE4A28"/>
    <w:rsid w:val="00CF3125"/>
    <w:rsid w:val="00D042D1"/>
    <w:rsid w:val="00D25FD7"/>
    <w:rsid w:val="00D53ABE"/>
    <w:rsid w:val="00D55D24"/>
    <w:rsid w:val="00D61F21"/>
    <w:rsid w:val="00D716F9"/>
    <w:rsid w:val="00D80E82"/>
    <w:rsid w:val="00DA3952"/>
    <w:rsid w:val="00DD273C"/>
    <w:rsid w:val="00DE0BEC"/>
    <w:rsid w:val="00DF33FD"/>
    <w:rsid w:val="00E31500"/>
    <w:rsid w:val="00E744AD"/>
    <w:rsid w:val="00E93B95"/>
    <w:rsid w:val="00EA7EF0"/>
    <w:rsid w:val="00EB11CE"/>
    <w:rsid w:val="00EB124B"/>
    <w:rsid w:val="00EC5A4B"/>
    <w:rsid w:val="00ED011A"/>
    <w:rsid w:val="00ED583B"/>
    <w:rsid w:val="00EE3387"/>
    <w:rsid w:val="00F15A97"/>
    <w:rsid w:val="00F1720F"/>
    <w:rsid w:val="00F22C50"/>
    <w:rsid w:val="00F2475E"/>
    <w:rsid w:val="00F30951"/>
    <w:rsid w:val="00F33826"/>
    <w:rsid w:val="00F358E3"/>
    <w:rsid w:val="00F44710"/>
    <w:rsid w:val="00F52447"/>
    <w:rsid w:val="00F545CE"/>
    <w:rsid w:val="00FB118F"/>
    <w:rsid w:val="00FC3D68"/>
    <w:rsid w:val="00FD0E97"/>
    <w:rsid w:val="00FE2ADB"/>
    <w:rsid w:val="00FF5C97"/>
    <w:rsid w:val="3243F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7A8F1"/>
  <w15:chartTrackingRefBased/>
  <w15:docId w15:val="{78016F0E-A18B-4088-8D23-283660320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CA2"/>
    <w:pPr>
      <w:spacing w:before="200" w:after="120" w:line="360" w:lineRule="auto"/>
      <w:outlineLvl w:val="0"/>
    </w:pPr>
    <w:rPr>
      <w:rFonts w:ascii="Arial" w:hAnsi="Arial" w:cs="Arial"/>
      <w:b/>
      <w:sz w:val="32"/>
      <w:szCs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1171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31171"/>
  </w:style>
  <w:style w:type="paragraph" w:styleId="Footer">
    <w:name w:val="footer"/>
    <w:basedOn w:val="Normal"/>
    <w:link w:val="FooterChar"/>
    <w:uiPriority w:val="99"/>
    <w:unhideWhenUsed/>
    <w:rsid w:val="00731171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31171"/>
  </w:style>
  <w:style w:type="paragraph" w:styleId="NoSpacing">
    <w:name w:val="No Spacing"/>
    <w:aliases w:val="1.5 spacing"/>
    <w:uiPriority w:val="1"/>
    <w:qFormat/>
    <w:rsid w:val="00870A45"/>
  </w:style>
  <w:style w:type="paragraph" w:styleId="WhiteTitle" w:customStyle="1">
    <w:name w:val="White Title"/>
    <w:basedOn w:val="Title"/>
    <w:link w:val="WhiteTitleChar"/>
    <w:qFormat/>
    <w:rsid w:val="0022108C"/>
    <w:pPr>
      <w:spacing w:before="240" w:after="240" w:line="360" w:lineRule="auto"/>
      <w:contextualSpacing w:val="0"/>
      <w:jc w:val="center"/>
    </w:pPr>
    <w:rPr>
      <w:rFonts w:ascii="Arial" w:hAnsi="Arial" w:cs="Arial"/>
      <w:b/>
      <w:color w:val="FFFFFF" w:themeColor="background1"/>
      <w:sz w:val="48"/>
      <w:szCs w:val="40"/>
    </w:rPr>
  </w:style>
  <w:style w:type="character" w:styleId="WhiteTitleChar" w:customStyle="1">
    <w:name w:val="White Title Char"/>
    <w:basedOn w:val="TitleChar"/>
    <w:link w:val="WhiteTitle"/>
    <w:rsid w:val="0022108C"/>
    <w:rPr>
      <w:rFonts w:ascii="Arial" w:hAnsi="Arial" w:cs="Arial" w:eastAsiaTheme="majorEastAsia"/>
      <w:b/>
      <w:color w:val="FFFFFF" w:themeColor="background1"/>
      <w:spacing w:val="-10"/>
      <w:kern w:val="28"/>
      <w:sz w:val="48"/>
      <w:szCs w:val="40"/>
    </w:rPr>
  </w:style>
  <w:style w:type="paragraph" w:styleId="Title">
    <w:name w:val="Title"/>
    <w:basedOn w:val="Normal"/>
    <w:next w:val="Normal"/>
    <w:link w:val="TitleChar"/>
    <w:uiPriority w:val="10"/>
    <w:qFormat/>
    <w:rsid w:val="0022108C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2108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A03CA2"/>
    <w:pPr>
      <w:spacing w:after="120" w:line="360" w:lineRule="auto"/>
      <w:ind w:left="720"/>
    </w:pPr>
    <w:rPr>
      <w:rFonts w:ascii="Arial" w:hAnsi="Arial" w:cs="Arial"/>
      <w:szCs w:val="20"/>
    </w:rPr>
  </w:style>
  <w:style w:type="paragraph" w:styleId="NormalWeb">
    <w:name w:val="Normal (Web)"/>
    <w:basedOn w:val="Normal"/>
    <w:uiPriority w:val="99"/>
    <w:unhideWhenUsed/>
    <w:rsid w:val="00A03CA2"/>
    <w:pPr>
      <w:spacing w:before="100" w:beforeAutospacing="1" w:after="100" w:afterAutospacing="1"/>
    </w:pPr>
    <w:rPr>
      <w:rFonts w:ascii="Times New Roman" w:hAnsi="Times New Roman" w:eastAsia="Times New Roman" w:cs="Times New Roman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A03CA2"/>
    <w:rPr>
      <w:rFonts w:ascii="Arial" w:hAnsi="Arial" w:cs="Arial"/>
      <w:b/>
      <w:sz w:val="32"/>
      <w:szCs w:val="28"/>
    </w:rPr>
  </w:style>
  <w:style w:type="character" w:styleId="Hyperlink">
    <w:name w:val="Hyperlink"/>
    <w:basedOn w:val="DefaultParagraphFont"/>
    <w:uiPriority w:val="99"/>
    <w:unhideWhenUsed/>
    <w:rsid w:val="00A03CA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03CA2"/>
    <w:pPr>
      <w:spacing w:after="100" w:line="360" w:lineRule="auto"/>
    </w:pPr>
    <w:rPr>
      <w:rFonts w:ascii="Arial" w:hAnsi="Arial" w:cs="Arial"/>
      <w:szCs w:val="20"/>
    </w:rPr>
  </w:style>
  <w:style w:type="paragraph" w:styleId="Default" w:customStyle="1">
    <w:name w:val="Default"/>
    <w:rsid w:val="007F3B20"/>
    <w:pPr>
      <w:autoSpaceDE w:val="0"/>
      <w:autoSpaceDN w:val="0"/>
      <w:adjustRightInd w:val="0"/>
    </w:pPr>
    <w:rPr>
      <w:rFonts w:ascii="Trebuchet MS" w:hAnsi="Trebuchet MS" w:cs="Trebuchet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/media/image4.png" Id="R370af68cb8d84c1c" /><Relationship Type="http://schemas.openxmlformats.org/officeDocument/2006/relationships/image" Target="/media/image5.png" Id="R1225a6847c42431b" /><Relationship Type="http://schemas.openxmlformats.org/officeDocument/2006/relationships/image" Target="/media/image6.png" Id="R9b27a9476f15481f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ingwall\Downloads\Nautical%20and%20Stem%20Black%20and%20Whi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yMetaTag xmlns="db1de537-a8c0-43bd-bd7d-92d4a0eae50d" xsi:nil="true"/>
    <MetaData xmlns="db1de537-a8c0-43bd-bd7d-92d4a0eae50d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189A76401C514EBD9764A5E0245780" ma:contentTypeVersion="9" ma:contentTypeDescription="Create a new document." ma:contentTypeScope="" ma:versionID="0181b203ee5783a307879e82477dd6ce">
  <xsd:schema xmlns:xsd="http://www.w3.org/2001/XMLSchema" xmlns:xs="http://www.w3.org/2001/XMLSchema" xmlns:p="http://schemas.microsoft.com/office/2006/metadata/properties" xmlns:ns2="db1de537-a8c0-43bd-bd7d-92d4a0eae50d" targetNamespace="http://schemas.microsoft.com/office/2006/metadata/properties" ma:root="true" ma:fieldsID="1428a8ebe2cfeec7431b0bcbae13da5e" ns2:_="">
    <xsd:import namespace="db1de537-a8c0-43bd-bd7d-92d4a0eae50d"/>
    <xsd:element name="properties">
      <xsd:complexType>
        <xsd:sequence>
          <xsd:element name="documentManagement">
            <xsd:complexType>
              <xsd:all>
                <xsd:element ref="ns2:myMetaTag" minOccurs="0"/>
                <xsd:element ref="ns2:MediaServiceMetadata" minOccurs="0"/>
                <xsd:element ref="ns2:MediaServiceFastMetadata" minOccurs="0"/>
                <xsd:element ref="ns2: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de537-a8c0-43bd-bd7d-92d4a0eae50d" elementFormDefault="qualified">
    <xsd:import namespace="http://schemas.microsoft.com/office/2006/documentManagement/types"/>
    <xsd:import namespace="http://schemas.microsoft.com/office/infopath/2007/PartnerControls"/>
    <xsd:element name="myMetaTag" ma:index="8" nillable="true" ma:displayName="myMetaTag" ma:format="Dropdown" ma:internalName="myMetaTa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Word Template"/>
                    <xsd:enumeration value="Powerpoint Template"/>
                    <xsd:enumeration value="College"/>
                    <xsd:enumeration value="Faculty"/>
                    <xsd:enumeration value="Hospitality and Leisure"/>
                    <xsd:enumeration value="Nautical and STEM"/>
                    <xsd:enumeration value="Education and Humanities"/>
                    <xsd:enumeration value="Creative Industries"/>
                    <xsd:enumeration value="Colour"/>
                    <xsd:enumeration value="Accessibility Guide"/>
                    <xsd:enumeration value="Black and White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taData" ma:index="11" nillable="true" ma:displayName="Meta Data" ma:format="Dropdown" ma:internalName="MetaData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Word Template"/>
                        <xsd:enumeration value="Powerpoint Template"/>
                        <xsd:enumeration value="College"/>
                        <xsd:enumeration value="Education and Humanities"/>
                        <xsd:enumeration value="Nautical and STEM"/>
                        <xsd:enumeration value="Hospitality and Leisure"/>
                        <xsd:enumeration value="Creative Industries"/>
                        <xsd:enumeration value="Colour"/>
                        <xsd:enumeration value="Black and Whit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E24114-3FEA-4840-B369-9BABC276F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DA8D2-CE96-4091-A6E5-9B082027B09C}">
  <ds:schemaRefs>
    <ds:schemaRef ds:uri="http://schemas.microsoft.com/office/2006/metadata/properties"/>
    <ds:schemaRef ds:uri="http://schemas.microsoft.com/office/infopath/2007/PartnerControls"/>
    <ds:schemaRef ds:uri="db1de537-a8c0-43bd-bd7d-92d4a0eae50d"/>
  </ds:schemaRefs>
</ds:datastoreItem>
</file>

<file path=customXml/itemProps3.xml><?xml version="1.0" encoding="utf-8"?>
<ds:datastoreItem xmlns:ds="http://schemas.openxmlformats.org/officeDocument/2006/customXml" ds:itemID="{B5F13334-6A27-42B2-ABA5-29CBDABAF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1de537-a8c0-43bd-bd7d-92d4a0eae5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B482C6-6CB0-415C-A6D1-DD916FDAC8A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Nautical and Stem Black and White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Ewan Dingwall</dc:creator>
  <keywords/>
  <dc:description/>
  <lastModifiedBy>Muzamel Amjed</lastModifiedBy>
  <revision>7</revision>
  <dcterms:created xsi:type="dcterms:W3CDTF">2023-11-24T15:06:00.0000000Z</dcterms:created>
  <dcterms:modified xsi:type="dcterms:W3CDTF">2023-11-30T15:19:04.8225868Z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0x010100C2189A76401C514EBD9764A5E0245780</vt:lpwstr>
  </property>
</Properties>
</file>